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theme/themeOverride5.xml" ContentType="application/vnd.openxmlformats-officedocument.themeOverride+xml"/>
  <Override PartName="/word/charts/chart10.xml" ContentType="application/vnd.openxmlformats-officedocument.drawingml.chart+xml"/>
  <Override PartName="/word/theme/themeOverride15.xml" ContentType="application/vnd.openxmlformats-officedocument.themeOverride+xml"/>
  <Override PartName="/customXml/itemProps1.xml" ContentType="application/vnd.openxmlformats-officedocument.customXmlProperties+xml"/>
  <Override PartName="/word/theme/themeOverride3.xml" ContentType="application/vnd.openxmlformats-officedocument.themeOverride+xml"/>
  <Override PartName="/word/drawings/drawing8.xml" ContentType="application/vnd.openxmlformats-officedocument.drawingml.chartshapes+xml"/>
  <Override PartName="/word/theme/themeOverride13.xml" ContentType="application/vnd.openxmlformats-officedocument.themeOverride+xml"/>
  <Default Extension="wmf" ContentType="image/x-wmf"/>
  <Override PartName="/word/theme/themeOverride1.xml" ContentType="application/vnd.openxmlformats-officedocument.themeOverride+xml"/>
  <Override PartName="/word/drawings/drawing6.xml" ContentType="application/vnd.openxmlformats-officedocument.drawingml.chartshapes+xml"/>
  <Override PartName="/word/theme/themeOverride1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drawings/drawing4.xml" ContentType="application/vnd.openxmlformats-officedocument.drawingml.chartshapes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word/drawings/drawing2.xml" ContentType="application/vnd.openxmlformats-officedocument.drawingml.chartshapes+xml"/>
  <Override PartName="/word/charts/chart7.xml" ContentType="application/vnd.openxmlformats-officedocument.drawingml.chart+xml"/>
  <Override PartName="/word/charts/chart17.xml" ContentType="application/vnd.openxmlformats-officedocument.drawingml.chart+xml"/>
  <Override PartName="/word/drawings/drawing14.xml" ContentType="application/vnd.openxmlformats-officedocument.drawingml.chartshapes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drawings/drawing12.xml" ContentType="application/vnd.openxmlformats-officedocument.drawingml.chartshapes+xml"/>
  <Override PartName="/word/drawings/drawing13.xml" ContentType="application/vnd.openxmlformats-officedocument.drawingml.chartshape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theme/themeOverride8.xml" ContentType="application/vnd.openxmlformats-officedocument.themeOverride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theme/themeOverride9.xml" ContentType="application/vnd.openxmlformats-officedocument.themeOverride+xml"/>
  <Override PartName="/word/drawings/drawing10.xml" ContentType="application/vnd.openxmlformats-officedocument.drawingml.chartshapes+xml"/>
  <Override PartName="/word/drawings/drawing11.xml" ContentType="application/vnd.openxmlformats-officedocument.drawingml.chartshapes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commentsExtended.xml" ContentType="application/vnd.openxmlformats-officedocument.wordprocessingml.commentsExtended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theme/themeOverride6.xml" ContentType="application/vnd.openxmlformats-officedocument.themeOverride+xml"/>
  <Override PartName="/word/charts/chart11.xml" ContentType="application/vnd.openxmlformats-officedocument.drawingml.chart+xml"/>
  <Override PartName="/word/theme/themeOverride7.xml" ContentType="application/vnd.openxmlformats-officedocument.themeOverride+xml"/>
  <Override PartName="/word/charts/chart12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people.xml" ContentType="application/vnd.openxmlformats-officedocument.wordprocessingml.people+xml"/>
  <Default Extension="png" ContentType="image/png"/>
  <Override PartName="/word/theme/themeOverride4.xml" ContentType="application/vnd.openxmlformats-officedocument.themeOverride+xml"/>
  <Override PartName="/word/theme/themeOverride2.xml" ContentType="application/vnd.openxmlformats-officedocument.themeOverride+xml"/>
  <Override PartName="/word/drawings/drawing9.xml" ContentType="application/vnd.openxmlformats-officedocument.drawingml.chartshapes+xml"/>
  <Override PartName="/word/theme/themeOverride14.xml" ContentType="application/vnd.openxmlformats-officedocument.themeOverride+xml"/>
  <Override PartName="/word/drawings/drawing7.xml" ContentType="application/vnd.openxmlformats-officedocument.drawingml.chartshapes+xml"/>
  <Override PartName="/word/theme/themeOverride12.xml" ContentType="application/vnd.openxmlformats-officedocument.themeOverride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drawings/drawing3.xml" ContentType="application/vnd.openxmlformats-officedocument.drawingml.chartshapes+xml"/>
  <Override PartName="/word/drawings/drawing5.xml" ContentType="application/vnd.openxmlformats-officedocument.drawingml.chartshapes+xml"/>
  <Override PartName="/word/charts/chart8.xml" ContentType="application/vnd.openxmlformats-officedocument.drawingml.chart+xml"/>
  <Override PartName="/word/theme/themeOverride10.xml" ContentType="application/vnd.openxmlformats-officedocument.themeOverride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charts/chart6.xml" ContentType="application/vnd.openxmlformats-officedocument.drawingml.chart+xml"/>
  <Override PartName="/word/charts/chart18.xml" ContentType="application/vnd.openxmlformats-officedocument.drawingml.chart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 w:themeColor="background1"/>
  <w:body>
    <w:p w:rsidR="007C2202" w:rsidRDefault="004828D8" w:rsidP="001853BD">
      <w:pPr>
        <w:pStyle w:val="SIS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194310</wp:posOffset>
            </wp:positionV>
            <wp:extent cx="2442210" cy="845820"/>
            <wp:effectExtent l="19050" t="0" r="0" b="0"/>
            <wp:wrapTight wrapText="bothSides">
              <wp:wrapPolygon edited="0">
                <wp:start x="2696" y="0"/>
                <wp:lineTo x="1516" y="973"/>
                <wp:lineTo x="-168" y="5838"/>
                <wp:lineTo x="-168" y="17027"/>
                <wp:lineTo x="1853" y="20919"/>
                <wp:lineTo x="2696" y="20919"/>
                <wp:lineTo x="9772" y="20919"/>
                <wp:lineTo x="19207" y="20919"/>
                <wp:lineTo x="20724" y="19946"/>
                <wp:lineTo x="20387" y="15568"/>
                <wp:lineTo x="21566" y="13622"/>
                <wp:lineTo x="21566" y="7784"/>
                <wp:lineTo x="19376" y="7297"/>
                <wp:lineTo x="19207" y="486"/>
                <wp:lineTo x="4381" y="0"/>
                <wp:lineTo x="2696" y="0"/>
              </wp:wrapPolygon>
            </wp:wrapTight>
            <wp:docPr id="4" name="Рисунок 5" descr="logo_whi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ogo_whit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210" cy="845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E2F99">
        <w:rPr>
          <w:b/>
          <w:noProof/>
          <w:sz w:val="24"/>
          <w:szCs w:val="24"/>
          <w:lang w:eastAsia="ru-RU"/>
        </w:rPr>
        <w:pict>
          <v:rect id="Прямоугольник 3" o:spid="_x0000_s1031" style="position:absolute;left:0;text-align:left;margin-left:0;margin-top:-57.35pt;width:595.25pt;height:841.85pt;z-index:-251657728;visibility:visible;mso-position-horizontal-relative:page;mso-position-vertical-relative:text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" strokecolor="white [3212]" strokeweight="1pt">
            <v:fill r:id="rId9" o:title="" recolor="t" rotate="t" type="frame"/>
            <w10:wrap anchorx="page"/>
          </v:rect>
        </w:pict>
      </w:r>
      <w:r w:rsidR="003E2F99">
        <w:rPr>
          <w:b/>
          <w:noProof/>
          <w:sz w:val="24"/>
          <w:szCs w:val="24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4" o:spid="_x0000_s1036" type="#_x0000_t202" style="position:absolute;left:0;text-align:left;margin-left:259.95pt;margin-top:30.3pt;width:195.6pt;height:58pt;z-index:251663872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" filled="f" stroked="f">
            <v:textbox style="mso-next-textbox:#Надпись 4">
              <w:txbxContent>
                <w:p w:rsidR="00343601" w:rsidRPr="00D0448A" w:rsidRDefault="00343601" w:rsidP="00715258">
                  <w:pPr>
                    <w:jc w:val="center"/>
                    <w:rPr>
                      <w:rFonts w:ascii="Arial Narrow" w:hAnsi="Arial Narrow"/>
                    </w:rPr>
                  </w:pPr>
                  <w:bookmarkStart w:id="0" w:name="_Toc23519220"/>
                  <w:r w:rsidRPr="00D0448A">
                    <w:rPr>
                      <w:rFonts w:ascii="Arial Narrow" w:hAnsi="Arial Narrow"/>
                      <w:b/>
                      <w:color w:val="7C587C"/>
                    </w:rPr>
                    <w:t>SIS-CORPORATION.RU</w:t>
                  </w:r>
                  <w:bookmarkEnd w:id="0"/>
                  <w:r w:rsidRPr="00D0448A">
                    <w:rPr>
                      <w:rFonts w:ascii="Arial Narrow" w:hAnsi="Arial Narrow"/>
                      <w:b/>
                      <w:color w:val="7C587C"/>
                    </w:rPr>
                    <w:br/>
                  </w:r>
                  <w:r w:rsidRPr="00D0448A">
                    <w:rPr>
                      <w:rFonts w:ascii="Arial Narrow" w:hAnsi="Arial Narrow"/>
                      <w:szCs w:val="24"/>
                    </w:rPr>
                    <w:t xml:space="preserve">         Исследования, контакт-центр</w:t>
                  </w:r>
                </w:p>
              </w:txbxContent>
            </v:textbox>
            <w10:wrap type="square" anchorx="margin"/>
          </v:shape>
        </w:pict>
      </w:r>
      <w:r w:rsidR="007C2202">
        <w:rPr>
          <w:b/>
          <w:sz w:val="24"/>
          <w:szCs w:val="24"/>
        </w:rPr>
        <w:br/>
      </w:r>
    </w:p>
    <w:p w:rsidR="007C2202" w:rsidRDefault="007C2202" w:rsidP="001853BD">
      <w:pPr>
        <w:pStyle w:val="SIS"/>
        <w:rPr>
          <w:b/>
          <w:sz w:val="24"/>
          <w:szCs w:val="24"/>
        </w:rPr>
      </w:pPr>
    </w:p>
    <w:p w:rsidR="00D763EE" w:rsidRPr="009820C3" w:rsidRDefault="003E2F99" w:rsidP="00D763EE">
      <w:pPr>
        <w:tabs>
          <w:tab w:val="right" w:leader="dot" w:pos="10065"/>
          <w:tab w:val="right" w:leader="dot" w:pos="10206"/>
        </w:tabs>
        <w:spacing w:after="0" w:line="360" w:lineRule="auto"/>
        <w:ind w:right="140"/>
        <w:jc w:val="both"/>
        <w:rPr>
          <w:rFonts w:ascii="Arial Narrow" w:hAnsi="Arial Narrow"/>
          <w:b/>
          <w:bCs/>
          <w:caps/>
          <w:noProof/>
          <w:szCs w:val="24"/>
        </w:rPr>
      </w:pPr>
      <w:r w:rsidRPr="003E2F99">
        <w:rPr>
          <w:b/>
          <w:noProof/>
          <w:szCs w:val="24"/>
          <w:lang w:eastAsia="ru-RU"/>
        </w:rPr>
        <w:pict>
          <v:shape id="Надпись 2" o:spid="_x0000_s1039" type="#_x0000_t202" style="position:absolute;left:0;text-align:left;margin-left:-7.55pt;margin-top:119.6pt;width:213.5pt;height:334.35pt;z-index:251665920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" filled="f" stroked="f">
            <v:textbox style="mso-next-textbox:#Надпись 2">
              <w:txbxContent>
                <w:p w:rsidR="00343601" w:rsidRPr="008C43B1" w:rsidRDefault="00343601" w:rsidP="004828D8">
                  <w:pPr>
                    <w:tabs>
                      <w:tab w:val="right" w:leader="dot" w:pos="10065"/>
                      <w:tab w:val="right" w:leader="dot" w:pos="10206"/>
                    </w:tabs>
                    <w:spacing w:after="0" w:line="240" w:lineRule="auto"/>
                    <w:ind w:right="140" w:firstLine="0"/>
                    <w:rPr>
                      <w:rFonts w:ascii="Arial Narrow" w:hAnsi="Arial Narrow" w:cs="Times New Roman"/>
                      <w:b/>
                      <w:bCs/>
                      <w:caps/>
                      <w:noProof/>
                      <w:color w:val="FFFFFF" w:themeColor="background1"/>
                      <w:sz w:val="32"/>
                      <w:szCs w:val="32"/>
                    </w:rPr>
                  </w:pPr>
                  <w:r w:rsidRPr="008C43B1">
                    <w:rPr>
                      <w:rFonts w:ascii="Arial Narrow" w:hAnsi="Arial Narrow" w:cs="Times New Roman"/>
                      <w:b/>
                      <w:bCs/>
                      <w:caps/>
                      <w:noProof/>
                      <w:color w:val="FFFFFF" w:themeColor="background1"/>
                      <w:sz w:val="32"/>
                      <w:szCs w:val="32"/>
                    </w:rPr>
                    <w:t xml:space="preserve">Аналитический отчет </w:t>
                  </w:r>
                </w:p>
                <w:p w:rsidR="00343601" w:rsidRPr="004828D8" w:rsidRDefault="00343601" w:rsidP="004828D8">
                  <w:pPr>
                    <w:tabs>
                      <w:tab w:val="right" w:leader="dot" w:pos="10065"/>
                      <w:tab w:val="right" w:leader="dot" w:pos="10206"/>
                    </w:tabs>
                    <w:spacing w:after="0" w:line="240" w:lineRule="auto"/>
                    <w:ind w:right="140" w:firstLine="0"/>
                    <w:rPr>
                      <w:rFonts w:ascii="Arial Narrow" w:hAnsi="Arial Narrow" w:cs="Times New Roman"/>
                      <w:b/>
                      <w:bCs/>
                      <w:noProof/>
                      <w:color w:val="FFFFFF" w:themeColor="background1"/>
                      <w:sz w:val="32"/>
                      <w:szCs w:val="32"/>
                    </w:rPr>
                  </w:pPr>
                  <w:r w:rsidRPr="008C43B1">
                    <w:rPr>
                      <w:rFonts w:ascii="Arial Narrow" w:hAnsi="Arial Narrow" w:cs="Times New Roman"/>
                      <w:b/>
                      <w:bCs/>
                      <w:noProof/>
                      <w:color w:val="FFFFFF" w:themeColor="background1"/>
                      <w:sz w:val="32"/>
                      <w:szCs w:val="32"/>
                    </w:rPr>
                    <w:t xml:space="preserve">о мониторинге </w:t>
                  </w:r>
                  <w:r w:rsidRPr="004828D8">
                    <w:rPr>
                      <w:rFonts w:ascii="Arial Narrow" w:hAnsi="Arial Narrow" w:cs="Times New Roman"/>
                      <w:b/>
                      <w:bCs/>
                      <w:noProof/>
                      <w:color w:val="FFFFFF" w:themeColor="background1"/>
                      <w:sz w:val="32"/>
                      <w:szCs w:val="32"/>
                    </w:rPr>
                    <w:t>удовлетворенности населения деятельностью в сфере финансовых услуг, осуществляемой на территории Новосибирской области.</w:t>
                  </w:r>
                </w:p>
                <w:p w:rsidR="00343601" w:rsidRPr="00D0448A" w:rsidRDefault="00343601" w:rsidP="004828D8">
                  <w:pPr>
                    <w:spacing w:after="0" w:line="240" w:lineRule="auto"/>
                    <w:rPr>
                      <w:rFonts w:ascii="Arial Narrow" w:hAnsi="Arial Narrow"/>
                    </w:rPr>
                  </w:pPr>
                </w:p>
                <w:p w:rsidR="00343601" w:rsidRPr="00D0448A" w:rsidRDefault="00343601" w:rsidP="00953B85">
                  <w:pPr>
                    <w:ind w:firstLine="0"/>
                    <w:rPr>
                      <w:rFonts w:ascii="Arial Narrow" w:hAnsi="Arial Narrow"/>
                    </w:rPr>
                  </w:pPr>
                </w:p>
                <w:p w:rsidR="00343601" w:rsidRPr="00D0448A" w:rsidRDefault="00343601" w:rsidP="004828D8">
                  <w:pPr>
                    <w:pStyle w:val="a3"/>
                    <w:rPr>
                      <w:rFonts w:ascii="Arial Narrow" w:hAnsi="Arial Narrow"/>
                      <w:color w:val="FFFFFF" w:themeColor="background1"/>
                      <w:szCs w:val="24"/>
                    </w:rPr>
                  </w:pPr>
                  <w:r w:rsidRPr="00D0448A">
                    <w:rPr>
                      <w:rFonts w:ascii="Arial Narrow" w:hAnsi="Arial Narrow"/>
                      <w:color w:val="FFFFFF" w:themeColor="background1"/>
                      <w:szCs w:val="24"/>
                    </w:rPr>
                    <w:t>в рамках выполнения научно-исследовательской работы по теме: «Мониторинг состояния и развития конкурентной среды на рынках товаров, работ и услуг Новосибирской области за 2019 год» согласно Государственному контракту № 0851200000619003483 от 12 августа 2019 г.</w:t>
                  </w:r>
                </w:p>
              </w:txbxContent>
            </v:textbox>
            <w10:wrap type="square" anchorx="margin"/>
          </v:shape>
        </w:pict>
      </w:r>
      <w:r w:rsidRPr="003E2F99">
        <w:rPr>
          <w:noProof/>
          <w:lang w:eastAsia="ru-RU"/>
        </w:rPr>
        <w:pict>
          <v:line id="Прямая соединительная линия 8" o:spid="_x0000_s1030" style="position:absolute;left:0;text-align:left;z-index:251657728;visibility:visible;mso-wrap-distance-top:-3e-5mm;mso-wrap-distance-bottom:-3e-5mm;mso-position-horizontal-relative:margin;mso-width-relative:margin;mso-height-relative:margin" from="-1.4pt,476pt" to="166.2pt,4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" strokecolor="white [3212]" strokeweight="1pt">
            <v:stroke joinstyle="miter"/>
            <o:lock v:ext="edit" shapetype="f"/>
            <w10:wrap anchorx="margin"/>
          </v:line>
        </w:pict>
      </w:r>
      <w:r w:rsidRPr="003E2F99">
        <w:rPr>
          <w:noProof/>
          <w:lang w:eastAsia="ru-RU"/>
        </w:rPr>
        <w:pict>
          <v:shape id="Надпись 5" o:spid="_x0000_s1028" type="#_x0000_t202" style="position:absolute;left:0;text-align:left;margin-left:-28.1pt;margin-top:626.4pt;width:262.5pt;height:23.4pt;z-index:251655680;visibility:visible;mso-wrap-distance-top:3.6pt;mso-wrap-distance-bottom:3.6pt;mso-position-horizontal-relative:margin;mso-width-relative:margin;mso-height-relative:margin" filled="f" stroked="f">
            <v:textbox style="mso-next-textbox:#Надпись 5">
              <w:txbxContent>
                <w:p w:rsidR="00343601" w:rsidRPr="00715258" w:rsidRDefault="00343601" w:rsidP="00715258">
                  <w:pPr>
                    <w:rPr>
                      <w:rFonts w:ascii="Arial Narrow" w:hAnsi="Arial Narrow"/>
                      <w:b/>
                      <w:color w:val="FFFFFF" w:themeColor="background1"/>
                      <w:szCs w:val="24"/>
                    </w:rPr>
                  </w:pPr>
                  <w:r w:rsidRPr="00715258">
                    <w:rPr>
                      <w:rFonts w:ascii="Arial Narrow" w:hAnsi="Arial Narrow"/>
                      <w:b/>
                      <w:color w:val="FFFFFF" w:themeColor="background1"/>
                      <w:szCs w:val="24"/>
                    </w:rPr>
                    <w:t>г</w:t>
                  </w:r>
                  <w:r w:rsidRPr="00715258">
                    <w:rPr>
                      <w:rFonts w:ascii="Arial Narrow" w:hAnsi="Arial Narrow"/>
                      <w:b/>
                      <w:color w:val="FFFFFF" w:themeColor="background1"/>
                      <w:szCs w:val="24"/>
                      <w:lang w:val="en-US"/>
                    </w:rPr>
                    <w:t>.</w:t>
                  </w:r>
                  <w:r w:rsidRPr="00715258">
                    <w:rPr>
                      <w:rFonts w:ascii="Arial Narrow" w:hAnsi="Arial Narrow"/>
                      <w:b/>
                      <w:color w:val="FFFFFF" w:themeColor="background1"/>
                      <w:szCs w:val="24"/>
                    </w:rPr>
                    <w:t xml:space="preserve"> Новосибирск, 2019 г.</w:t>
                  </w:r>
                  <w:r w:rsidRPr="00715258">
                    <w:rPr>
                      <w:rFonts w:ascii="Arial Narrow" w:hAnsi="Arial Narrow"/>
                      <w:b/>
                      <w:color w:val="FFFFFF" w:themeColor="background1"/>
                      <w:szCs w:val="24"/>
                    </w:rPr>
                    <w:br/>
                  </w:r>
                </w:p>
              </w:txbxContent>
            </v:textbox>
            <w10:wrap type="square" anchorx="margin"/>
          </v:shape>
        </w:pict>
      </w:r>
      <w:r w:rsidRPr="003E2F99">
        <w:rPr>
          <w:noProof/>
          <w:lang w:eastAsia="ru-RU"/>
        </w:rPr>
        <w:pict>
          <v:shape id="Надпись 6" o:spid="_x0000_s1027" type="#_x0000_t202" style="position:absolute;left:0;text-align:left;margin-left:-8.25pt;margin-top:492.25pt;width:228.85pt;height:109.5pt;z-index:251656704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" filled="f" stroked="f">
            <v:textbox style="mso-next-textbox:#Надпись 6">
              <w:txbxContent>
                <w:p w:rsidR="00343601" w:rsidRPr="00D0448A" w:rsidRDefault="00343601" w:rsidP="00715258">
                  <w:pPr>
                    <w:pStyle w:val="a3"/>
                    <w:rPr>
                      <w:rFonts w:ascii="Arial Narrow" w:hAnsi="Arial Narrow"/>
                      <w:color w:val="FFFFFF" w:themeColor="background1"/>
                    </w:rPr>
                  </w:pPr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t xml:space="preserve">ЗАКАЗЧИК: </w:t>
                  </w:r>
                </w:p>
                <w:p w:rsidR="00343601" w:rsidRPr="00D0448A" w:rsidRDefault="00343601" w:rsidP="00715258">
                  <w:pPr>
                    <w:pStyle w:val="a3"/>
                    <w:rPr>
                      <w:rFonts w:ascii="Arial Narrow" w:hAnsi="Arial Narrow"/>
                      <w:color w:val="FFFFFF" w:themeColor="background1"/>
                    </w:rPr>
                  </w:pPr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t>Министерство экономического развития Новосибирской области</w:t>
                  </w:r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br/>
                  </w:r>
                </w:p>
                <w:p w:rsidR="00343601" w:rsidRPr="00D0448A" w:rsidRDefault="00343601" w:rsidP="00715258">
                  <w:pPr>
                    <w:pStyle w:val="a3"/>
                    <w:rPr>
                      <w:rFonts w:ascii="Arial Narrow" w:hAnsi="Arial Narrow"/>
                      <w:color w:val="FFFFFF" w:themeColor="background1"/>
                    </w:rPr>
                  </w:pPr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t xml:space="preserve">ИСПОЛНИТЕЛЬ: </w:t>
                  </w:r>
                </w:p>
                <w:p w:rsidR="00343601" w:rsidRPr="00D0448A" w:rsidRDefault="00343601" w:rsidP="00715258">
                  <w:pPr>
                    <w:pStyle w:val="a3"/>
                    <w:rPr>
                      <w:rFonts w:ascii="Arial Narrow" w:hAnsi="Arial Narrow"/>
                      <w:color w:val="FFFFFF" w:themeColor="background1"/>
                    </w:rPr>
                  </w:pPr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t xml:space="preserve">ООО «Исследовательская компания </w:t>
                  </w:r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br/>
                    <w:t>«</w:t>
                  </w:r>
                  <w:proofErr w:type="spellStart"/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t>Эс</w:t>
                  </w:r>
                  <w:proofErr w:type="spellEnd"/>
                  <w:proofErr w:type="gramStart"/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t xml:space="preserve"> А</w:t>
                  </w:r>
                  <w:proofErr w:type="gramEnd"/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t xml:space="preserve">й </w:t>
                  </w:r>
                  <w:proofErr w:type="spellStart"/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t>Эс</w:t>
                  </w:r>
                  <w:proofErr w:type="spellEnd"/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t xml:space="preserve"> </w:t>
                  </w:r>
                  <w:proofErr w:type="spellStart"/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t>Корпорейшн</w:t>
                  </w:r>
                  <w:proofErr w:type="spellEnd"/>
                  <w:r w:rsidRPr="00D0448A">
                    <w:rPr>
                      <w:rFonts w:ascii="Arial Narrow" w:hAnsi="Arial Narrow"/>
                      <w:color w:val="FFFFFF" w:themeColor="background1"/>
                    </w:rPr>
                    <w:t>»</w:t>
                  </w:r>
                </w:p>
                <w:p w:rsidR="00343601" w:rsidRPr="00715258" w:rsidRDefault="00343601" w:rsidP="00715258"/>
              </w:txbxContent>
            </v:textbox>
            <w10:wrap type="square" anchorx="margin"/>
          </v:shape>
        </w:pict>
      </w:r>
      <w:r w:rsidRPr="003E2F99">
        <w:rPr>
          <w:b/>
          <w:noProof/>
          <w:szCs w:val="24"/>
          <w:lang w:eastAsia="ru-RU"/>
        </w:rPr>
        <w:pict>
          <v:shape id="_x0000_s1037" type="#_x0000_t202" style="position:absolute;left:0;text-align:left;margin-left:228.15pt;margin-top:60.05pt;width:259.9pt;height:177.45pt;z-index:251664896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" filled="f" stroked="f">
            <v:textbox style="mso-next-textbox:#_x0000_s1037">
              <w:txbxContent>
                <w:p w:rsidR="00343601" w:rsidRPr="005C3EF2" w:rsidRDefault="00343601" w:rsidP="00715258">
                  <w:pPr>
                    <w:pStyle w:val="aff8"/>
                    <w:spacing w:after="0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hAnsi="Arial Narrow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  <w:t>УТВЕРЖДАЮ</w:t>
                  </w:r>
                </w:p>
                <w:p w:rsidR="00343601" w:rsidRPr="005C3EF2" w:rsidRDefault="00343601" w:rsidP="00715258">
                  <w:pPr>
                    <w:pStyle w:val="aff8"/>
                    <w:spacing w:after="0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eastAsia="Calibri" w:hAnsi="Arial Narrow"/>
                      <w:color w:val="000000"/>
                      <w:kern w:val="24"/>
                      <w:sz w:val="28"/>
                      <w:szCs w:val="28"/>
                    </w:rPr>
                    <w:t>Генеральный директор</w:t>
                  </w:r>
                </w:p>
                <w:p w:rsidR="00343601" w:rsidRPr="005C3EF2" w:rsidRDefault="00343601" w:rsidP="00715258">
                  <w:pPr>
                    <w:pStyle w:val="aff8"/>
                    <w:spacing w:after="0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ООО «Исследовательская компания</w:t>
                  </w:r>
                </w:p>
                <w:p w:rsidR="00343601" w:rsidRPr="005C3EF2" w:rsidRDefault="00343601" w:rsidP="00715258">
                  <w:pPr>
                    <w:pStyle w:val="aff8"/>
                    <w:spacing w:after="0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«</w:t>
                  </w:r>
                  <w:proofErr w:type="spellStart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Эс</w:t>
                  </w:r>
                  <w:proofErr w:type="spellEnd"/>
                  <w:proofErr w:type="gramStart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 xml:space="preserve"> А</w:t>
                  </w:r>
                  <w:proofErr w:type="gramEnd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 xml:space="preserve">й </w:t>
                  </w:r>
                  <w:proofErr w:type="spellStart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Эс</w:t>
                  </w:r>
                  <w:proofErr w:type="spellEnd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Корпорейшн</w:t>
                  </w:r>
                  <w:proofErr w:type="spellEnd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»</w:t>
                  </w:r>
                </w:p>
                <w:p w:rsidR="00343601" w:rsidRPr="005C3EF2" w:rsidRDefault="00343601" w:rsidP="00715258">
                  <w:pPr>
                    <w:pStyle w:val="aff8"/>
                    <w:spacing w:after="0"/>
                    <w:ind w:firstLine="706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</w:p>
                <w:p w:rsidR="00343601" w:rsidRPr="005C3EF2" w:rsidRDefault="00343601" w:rsidP="00715258">
                  <w:pPr>
                    <w:pStyle w:val="aff8"/>
                    <w:spacing w:after="0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eastAsia="Calibri" w:hAnsi="Arial Narrow"/>
                      <w:color w:val="000000"/>
                      <w:kern w:val="24"/>
                      <w:sz w:val="28"/>
                      <w:szCs w:val="28"/>
                    </w:rPr>
                    <w:t>_________________ /</w:t>
                  </w:r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А. Д. Ферштейн</w:t>
                  </w:r>
                  <w:r w:rsidRPr="005C3EF2">
                    <w:rPr>
                      <w:rFonts w:ascii="Arial Narrow" w:eastAsia="Calibri" w:hAnsi="Arial Narrow"/>
                      <w:color w:val="000000"/>
                      <w:kern w:val="24"/>
                      <w:sz w:val="28"/>
                      <w:szCs w:val="28"/>
                    </w:rPr>
                    <w:t>/</w:t>
                  </w:r>
                </w:p>
                <w:p w:rsidR="00343601" w:rsidRPr="005C3EF2" w:rsidRDefault="00343601" w:rsidP="00715258">
                  <w:pPr>
                    <w:pStyle w:val="aff8"/>
                    <w:spacing w:after="0" w:line="276" w:lineRule="auto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eastAsia="Calibri" w:hAnsi="Arial Narrow"/>
                      <w:color w:val="000000"/>
                      <w:kern w:val="24"/>
                      <w:sz w:val="28"/>
                      <w:szCs w:val="28"/>
                    </w:rPr>
                    <w:t>«___» ___________ 2019 г.</w:t>
                  </w:r>
                </w:p>
                <w:p w:rsidR="00343601" w:rsidRPr="005C3EF2" w:rsidRDefault="00343601" w:rsidP="00715258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xbxContent>
            </v:textbox>
            <w10:wrap type="square" anchorx="margin"/>
          </v:shape>
        </w:pict>
      </w:r>
      <w:r w:rsidR="007C2202">
        <w:br w:type="page"/>
      </w:r>
    </w:p>
    <w:p w:rsidR="00D763EE" w:rsidRDefault="00F24826" w:rsidP="00114357">
      <w:pPr>
        <w:pStyle w:val="1"/>
        <w:spacing w:before="0" w:after="0" w:line="240" w:lineRule="auto"/>
        <w:jc w:val="center"/>
        <w:rPr>
          <w:color w:val="auto"/>
          <w:sz w:val="28"/>
          <w:szCs w:val="28"/>
        </w:rPr>
      </w:pPr>
      <w:bookmarkStart w:id="1" w:name="_Toc23957222"/>
      <w:r>
        <w:rPr>
          <w:color w:val="auto"/>
          <w:sz w:val="28"/>
          <w:szCs w:val="28"/>
        </w:rPr>
        <w:lastRenderedPageBreak/>
        <w:t>СПИСОК ИСПОЛНИТЕЛЕЙ</w:t>
      </w:r>
      <w:bookmarkEnd w:id="1"/>
    </w:p>
    <w:p w:rsidR="00114357" w:rsidRPr="00114357" w:rsidRDefault="00114357" w:rsidP="00114357"/>
    <w:p w:rsidR="006F1762" w:rsidRDefault="006F1762" w:rsidP="006F1762"/>
    <w:tbl>
      <w:tblPr>
        <w:tblStyle w:val="210"/>
        <w:tblW w:w="4812" w:type="pct"/>
        <w:tblLook w:val="06A0"/>
      </w:tblPr>
      <w:tblGrid>
        <w:gridCol w:w="667"/>
        <w:gridCol w:w="4900"/>
        <w:gridCol w:w="3643"/>
      </w:tblGrid>
      <w:tr w:rsidR="00515005" w:rsidRPr="00515005" w:rsidTr="00515005">
        <w:trPr>
          <w:cnfStyle w:val="100000000000"/>
          <w:trHeight w:val="20"/>
        </w:trPr>
        <w:tc>
          <w:tcPr>
            <w:cnfStyle w:val="001000000000"/>
            <w:tcW w:w="362" w:type="pct"/>
            <w:tcBorders>
              <w:bottom w:val="single" w:sz="4" w:space="0" w:color="auto"/>
            </w:tcBorders>
            <w:hideMark/>
          </w:tcPr>
          <w:p w:rsidR="00515005" w:rsidRPr="00515005" w:rsidRDefault="00515005" w:rsidP="00515005">
            <w:pPr>
              <w:snapToGrid w:val="0"/>
              <w:ind w:firstLine="0"/>
              <w:rPr>
                <w:sz w:val="24"/>
                <w:szCs w:val="24"/>
              </w:rPr>
            </w:pPr>
            <w:r w:rsidRPr="00515005">
              <w:rPr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515005">
              <w:rPr>
                <w:sz w:val="24"/>
                <w:szCs w:val="24"/>
              </w:rPr>
              <w:t>п</w:t>
            </w:r>
            <w:proofErr w:type="spellEnd"/>
            <w:proofErr w:type="gramEnd"/>
            <w:r w:rsidRPr="00515005">
              <w:rPr>
                <w:sz w:val="24"/>
                <w:szCs w:val="24"/>
              </w:rPr>
              <w:t>/</w:t>
            </w:r>
            <w:proofErr w:type="spellStart"/>
            <w:r w:rsidRPr="00515005">
              <w:rPr>
                <w:sz w:val="24"/>
                <w:szCs w:val="24"/>
              </w:rPr>
              <w:t>п</w:t>
            </w:r>
            <w:proofErr w:type="spellEnd"/>
          </w:p>
        </w:tc>
        <w:tc>
          <w:tcPr>
            <w:tcW w:w="2660" w:type="pct"/>
            <w:tcBorders>
              <w:bottom w:val="single" w:sz="4" w:space="0" w:color="auto"/>
            </w:tcBorders>
            <w:hideMark/>
          </w:tcPr>
          <w:p w:rsidR="00515005" w:rsidRPr="00515005" w:rsidRDefault="00515005" w:rsidP="00515005">
            <w:pPr>
              <w:snapToGrid w:val="0"/>
              <w:ind w:firstLine="0"/>
              <w:cnfStyle w:val="100000000000"/>
              <w:rPr>
                <w:sz w:val="24"/>
                <w:szCs w:val="24"/>
              </w:rPr>
            </w:pPr>
            <w:r w:rsidRPr="00515005">
              <w:rPr>
                <w:sz w:val="24"/>
                <w:szCs w:val="24"/>
              </w:rPr>
              <w:t>Роль в выполнении НИР</w:t>
            </w:r>
          </w:p>
        </w:tc>
        <w:tc>
          <w:tcPr>
            <w:tcW w:w="1978" w:type="pct"/>
            <w:tcBorders>
              <w:bottom w:val="single" w:sz="4" w:space="0" w:color="auto"/>
            </w:tcBorders>
            <w:hideMark/>
          </w:tcPr>
          <w:p w:rsidR="00515005" w:rsidRPr="00515005" w:rsidRDefault="00515005" w:rsidP="00515005">
            <w:pPr>
              <w:snapToGrid w:val="0"/>
              <w:ind w:firstLine="0"/>
              <w:cnfStyle w:val="100000000000"/>
              <w:rPr>
                <w:sz w:val="24"/>
                <w:szCs w:val="24"/>
              </w:rPr>
            </w:pPr>
            <w:r w:rsidRPr="00515005">
              <w:rPr>
                <w:sz w:val="24"/>
                <w:szCs w:val="24"/>
              </w:rPr>
              <w:t>Ф. И. О.</w:t>
            </w:r>
          </w:p>
        </w:tc>
      </w:tr>
      <w:tr w:rsidR="00515005" w:rsidRPr="00515005" w:rsidTr="00515005">
        <w:trPr>
          <w:trHeight w:val="20"/>
        </w:trPr>
        <w:tc>
          <w:tcPr>
            <w:cnfStyle w:val="001000000000"/>
            <w:tcW w:w="3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15005" w:rsidRPr="00515005" w:rsidRDefault="00515005" w:rsidP="00515005">
            <w:pPr>
              <w:numPr>
                <w:ilvl w:val="0"/>
                <w:numId w:val="4"/>
              </w:numPr>
              <w:autoSpaceDE w:val="0"/>
              <w:snapToGrid w:val="0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5005" w:rsidRPr="00515005" w:rsidRDefault="00515005" w:rsidP="00515005">
            <w:pPr>
              <w:snapToGrid w:val="0"/>
              <w:ind w:firstLine="0"/>
              <w:cnfStyle w:val="000000000000"/>
              <w:rPr>
                <w:sz w:val="24"/>
                <w:szCs w:val="24"/>
              </w:rPr>
            </w:pPr>
            <w:r w:rsidRPr="00515005">
              <w:rPr>
                <w:sz w:val="24"/>
                <w:szCs w:val="24"/>
              </w:rPr>
              <w:t>Генеральный директор</w:t>
            </w:r>
          </w:p>
        </w:tc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515005" w:rsidRPr="00515005" w:rsidRDefault="00515005" w:rsidP="00515005">
            <w:pPr>
              <w:snapToGrid w:val="0"/>
              <w:ind w:firstLine="0"/>
              <w:cnfStyle w:val="000000000000"/>
              <w:rPr>
                <w:sz w:val="24"/>
                <w:szCs w:val="24"/>
              </w:rPr>
            </w:pPr>
            <w:r w:rsidRPr="00515005">
              <w:rPr>
                <w:sz w:val="24"/>
                <w:szCs w:val="24"/>
              </w:rPr>
              <w:t>Ферштейн Анна Дмитриевна</w:t>
            </w:r>
          </w:p>
        </w:tc>
      </w:tr>
      <w:tr w:rsidR="00515005" w:rsidRPr="00515005" w:rsidTr="00515005">
        <w:trPr>
          <w:trHeight w:val="20"/>
        </w:trPr>
        <w:tc>
          <w:tcPr>
            <w:cnfStyle w:val="001000000000"/>
            <w:tcW w:w="3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15005" w:rsidRPr="00515005" w:rsidRDefault="00515005" w:rsidP="00515005">
            <w:pPr>
              <w:numPr>
                <w:ilvl w:val="0"/>
                <w:numId w:val="4"/>
              </w:numPr>
              <w:autoSpaceDE w:val="0"/>
              <w:snapToGrid w:val="0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5005" w:rsidRPr="00515005" w:rsidRDefault="00515005" w:rsidP="00515005">
            <w:pPr>
              <w:snapToGrid w:val="0"/>
              <w:ind w:firstLine="0"/>
              <w:cnfStyle w:val="000000000000"/>
              <w:rPr>
                <w:sz w:val="24"/>
                <w:szCs w:val="24"/>
              </w:rPr>
            </w:pPr>
            <w:r w:rsidRPr="00515005">
              <w:rPr>
                <w:sz w:val="24"/>
                <w:szCs w:val="24"/>
              </w:rPr>
              <w:t>Эксперт-аналитик, главный методолог НИР</w:t>
            </w:r>
          </w:p>
        </w:tc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515005" w:rsidRPr="00515005" w:rsidRDefault="00515005" w:rsidP="00515005">
            <w:pPr>
              <w:snapToGrid w:val="0"/>
              <w:ind w:firstLine="0"/>
              <w:cnfStyle w:val="000000000000"/>
              <w:rPr>
                <w:sz w:val="24"/>
                <w:szCs w:val="24"/>
              </w:rPr>
            </w:pPr>
            <w:proofErr w:type="spellStart"/>
            <w:r w:rsidRPr="00515005">
              <w:rPr>
                <w:sz w:val="24"/>
                <w:szCs w:val="24"/>
              </w:rPr>
              <w:t>Штопина</w:t>
            </w:r>
            <w:proofErr w:type="spellEnd"/>
            <w:r w:rsidRPr="00515005">
              <w:rPr>
                <w:sz w:val="24"/>
                <w:szCs w:val="24"/>
              </w:rPr>
              <w:t xml:space="preserve"> Мария Алексеевна</w:t>
            </w:r>
          </w:p>
        </w:tc>
      </w:tr>
      <w:tr w:rsidR="00515005" w:rsidRPr="00515005" w:rsidTr="00515005">
        <w:trPr>
          <w:trHeight w:val="20"/>
        </w:trPr>
        <w:tc>
          <w:tcPr>
            <w:cnfStyle w:val="001000000000"/>
            <w:tcW w:w="3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15005" w:rsidRPr="00515005" w:rsidRDefault="00515005" w:rsidP="00515005">
            <w:pPr>
              <w:numPr>
                <w:ilvl w:val="0"/>
                <w:numId w:val="4"/>
              </w:numPr>
              <w:autoSpaceDE w:val="0"/>
              <w:snapToGrid w:val="0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5005" w:rsidRPr="00515005" w:rsidRDefault="00515005" w:rsidP="00515005">
            <w:pPr>
              <w:ind w:firstLine="0"/>
              <w:cnfStyle w:val="000000000000"/>
              <w:rPr>
                <w:sz w:val="24"/>
                <w:szCs w:val="24"/>
              </w:rPr>
            </w:pPr>
            <w:r w:rsidRPr="00515005">
              <w:rPr>
                <w:sz w:val="24"/>
                <w:szCs w:val="24"/>
              </w:rPr>
              <w:t>Ответственный социолог-аналитик</w:t>
            </w:r>
          </w:p>
        </w:tc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515005" w:rsidRPr="00515005" w:rsidRDefault="00515005" w:rsidP="00515005">
            <w:pPr>
              <w:snapToGrid w:val="0"/>
              <w:ind w:firstLine="0"/>
              <w:cnfStyle w:val="000000000000"/>
              <w:rPr>
                <w:sz w:val="24"/>
                <w:szCs w:val="24"/>
              </w:rPr>
            </w:pPr>
            <w:r w:rsidRPr="00515005">
              <w:rPr>
                <w:sz w:val="24"/>
                <w:szCs w:val="24"/>
              </w:rPr>
              <w:t>Юдина Елизавета Сергеевна</w:t>
            </w:r>
          </w:p>
        </w:tc>
      </w:tr>
      <w:tr w:rsidR="00515005" w:rsidRPr="00515005" w:rsidTr="00515005">
        <w:trPr>
          <w:trHeight w:val="20"/>
        </w:trPr>
        <w:tc>
          <w:tcPr>
            <w:cnfStyle w:val="001000000000"/>
            <w:tcW w:w="3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15005" w:rsidRPr="00515005" w:rsidRDefault="00515005" w:rsidP="00515005">
            <w:pPr>
              <w:numPr>
                <w:ilvl w:val="0"/>
                <w:numId w:val="4"/>
              </w:numPr>
              <w:autoSpaceDE w:val="0"/>
              <w:snapToGrid w:val="0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5005" w:rsidRPr="00515005" w:rsidRDefault="00515005" w:rsidP="00515005">
            <w:pPr>
              <w:ind w:firstLine="0"/>
              <w:cnfStyle w:val="000000000000"/>
              <w:rPr>
                <w:sz w:val="24"/>
                <w:szCs w:val="24"/>
              </w:rPr>
            </w:pPr>
            <w:r w:rsidRPr="00515005">
              <w:rPr>
                <w:sz w:val="24"/>
                <w:szCs w:val="24"/>
              </w:rPr>
              <w:t>Социолог-аналитик</w:t>
            </w:r>
          </w:p>
        </w:tc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515005" w:rsidRPr="00515005" w:rsidRDefault="00515005" w:rsidP="00515005">
            <w:pPr>
              <w:snapToGrid w:val="0"/>
              <w:ind w:firstLine="0"/>
              <w:cnfStyle w:val="000000000000"/>
              <w:rPr>
                <w:sz w:val="24"/>
                <w:szCs w:val="24"/>
              </w:rPr>
            </w:pPr>
            <w:r w:rsidRPr="00515005">
              <w:rPr>
                <w:sz w:val="24"/>
                <w:szCs w:val="24"/>
              </w:rPr>
              <w:t>Горшкова Елизавета Николаевна</w:t>
            </w:r>
          </w:p>
        </w:tc>
      </w:tr>
      <w:tr w:rsidR="00515005" w:rsidRPr="00515005" w:rsidTr="00515005">
        <w:trPr>
          <w:trHeight w:val="20"/>
        </w:trPr>
        <w:tc>
          <w:tcPr>
            <w:cnfStyle w:val="001000000000"/>
            <w:tcW w:w="3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15005" w:rsidRPr="00515005" w:rsidRDefault="00515005" w:rsidP="00515005">
            <w:pPr>
              <w:numPr>
                <w:ilvl w:val="0"/>
                <w:numId w:val="4"/>
              </w:numPr>
              <w:autoSpaceDE w:val="0"/>
              <w:snapToGrid w:val="0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5005" w:rsidRPr="00515005" w:rsidRDefault="00515005" w:rsidP="00515005">
            <w:pPr>
              <w:ind w:firstLine="0"/>
              <w:cnfStyle w:val="000000000000"/>
              <w:rPr>
                <w:sz w:val="24"/>
                <w:szCs w:val="24"/>
              </w:rPr>
            </w:pPr>
            <w:r w:rsidRPr="00515005">
              <w:rPr>
                <w:sz w:val="24"/>
                <w:szCs w:val="24"/>
              </w:rPr>
              <w:t>Главный координатор опросов</w:t>
            </w:r>
          </w:p>
        </w:tc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515005" w:rsidRPr="00515005" w:rsidRDefault="00515005" w:rsidP="00515005">
            <w:pPr>
              <w:snapToGrid w:val="0"/>
              <w:ind w:firstLine="0"/>
              <w:cnfStyle w:val="000000000000"/>
              <w:rPr>
                <w:sz w:val="24"/>
                <w:szCs w:val="24"/>
              </w:rPr>
            </w:pPr>
            <w:proofErr w:type="spellStart"/>
            <w:r w:rsidRPr="00515005">
              <w:rPr>
                <w:sz w:val="24"/>
                <w:szCs w:val="24"/>
              </w:rPr>
              <w:t>Могильникова</w:t>
            </w:r>
            <w:proofErr w:type="spellEnd"/>
            <w:r w:rsidRPr="00515005">
              <w:rPr>
                <w:sz w:val="24"/>
                <w:szCs w:val="24"/>
              </w:rPr>
              <w:t xml:space="preserve"> Ольга Викторовна</w:t>
            </w:r>
          </w:p>
        </w:tc>
      </w:tr>
      <w:tr w:rsidR="00515005" w:rsidRPr="00515005" w:rsidTr="00515005">
        <w:trPr>
          <w:trHeight w:val="20"/>
        </w:trPr>
        <w:tc>
          <w:tcPr>
            <w:cnfStyle w:val="001000000000"/>
            <w:tcW w:w="3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15005" w:rsidRPr="00515005" w:rsidRDefault="00515005" w:rsidP="00515005">
            <w:pPr>
              <w:numPr>
                <w:ilvl w:val="0"/>
                <w:numId w:val="4"/>
              </w:numPr>
              <w:autoSpaceDE w:val="0"/>
              <w:snapToGrid w:val="0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5005" w:rsidRPr="00515005" w:rsidRDefault="00515005" w:rsidP="00515005">
            <w:pPr>
              <w:ind w:firstLine="0"/>
              <w:cnfStyle w:val="000000000000"/>
              <w:rPr>
                <w:sz w:val="24"/>
                <w:szCs w:val="24"/>
              </w:rPr>
            </w:pPr>
            <w:r w:rsidRPr="00515005">
              <w:rPr>
                <w:sz w:val="24"/>
                <w:szCs w:val="24"/>
              </w:rPr>
              <w:t>Координатор опросов (помощник)</w:t>
            </w:r>
          </w:p>
        </w:tc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515005" w:rsidRPr="00515005" w:rsidRDefault="00515005" w:rsidP="00515005">
            <w:pPr>
              <w:snapToGrid w:val="0"/>
              <w:ind w:firstLine="0"/>
              <w:cnfStyle w:val="000000000000"/>
              <w:rPr>
                <w:sz w:val="24"/>
                <w:szCs w:val="24"/>
              </w:rPr>
            </w:pPr>
            <w:proofErr w:type="spellStart"/>
            <w:r w:rsidRPr="00515005">
              <w:rPr>
                <w:sz w:val="24"/>
                <w:szCs w:val="24"/>
              </w:rPr>
              <w:t>Кихаева</w:t>
            </w:r>
            <w:proofErr w:type="spellEnd"/>
            <w:r w:rsidRPr="00515005">
              <w:rPr>
                <w:sz w:val="24"/>
                <w:szCs w:val="24"/>
              </w:rPr>
              <w:t xml:space="preserve"> Светлана Сергеевна</w:t>
            </w:r>
          </w:p>
        </w:tc>
      </w:tr>
      <w:tr w:rsidR="00515005" w:rsidRPr="00515005" w:rsidTr="00515005">
        <w:trPr>
          <w:trHeight w:val="20"/>
        </w:trPr>
        <w:tc>
          <w:tcPr>
            <w:cnfStyle w:val="001000000000"/>
            <w:tcW w:w="3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15005" w:rsidRPr="00515005" w:rsidRDefault="00515005" w:rsidP="00515005">
            <w:pPr>
              <w:numPr>
                <w:ilvl w:val="0"/>
                <w:numId w:val="4"/>
              </w:numPr>
              <w:autoSpaceDE w:val="0"/>
              <w:snapToGrid w:val="0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5005" w:rsidRPr="00515005" w:rsidRDefault="00515005" w:rsidP="00515005">
            <w:pPr>
              <w:ind w:firstLine="0"/>
              <w:cnfStyle w:val="000000000000"/>
              <w:rPr>
                <w:sz w:val="24"/>
                <w:szCs w:val="24"/>
              </w:rPr>
            </w:pPr>
            <w:r w:rsidRPr="00515005">
              <w:rPr>
                <w:sz w:val="24"/>
                <w:szCs w:val="24"/>
              </w:rPr>
              <w:t>Координатор опросов (помощник)</w:t>
            </w:r>
          </w:p>
        </w:tc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515005" w:rsidRPr="00515005" w:rsidRDefault="00515005" w:rsidP="00515005">
            <w:pPr>
              <w:snapToGrid w:val="0"/>
              <w:ind w:firstLine="0"/>
              <w:cnfStyle w:val="000000000000"/>
              <w:rPr>
                <w:sz w:val="24"/>
                <w:szCs w:val="24"/>
              </w:rPr>
            </w:pPr>
            <w:proofErr w:type="spellStart"/>
            <w:r w:rsidRPr="00515005">
              <w:rPr>
                <w:sz w:val="24"/>
                <w:szCs w:val="24"/>
              </w:rPr>
              <w:t>Алексеенко</w:t>
            </w:r>
            <w:proofErr w:type="spellEnd"/>
            <w:r w:rsidRPr="00515005">
              <w:rPr>
                <w:sz w:val="24"/>
                <w:szCs w:val="24"/>
              </w:rPr>
              <w:t xml:space="preserve"> Павел Юрьевич</w:t>
            </w:r>
          </w:p>
        </w:tc>
      </w:tr>
      <w:tr w:rsidR="00515005" w:rsidRPr="00515005" w:rsidTr="00515005">
        <w:trPr>
          <w:trHeight w:val="20"/>
        </w:trPr>
        <w:tc>
          <w:tcPr>
            <w:cnfStyle w:val="001000000000"/>
            <w:tcW w:w="3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15005" w:rsidRPr="00515005" w:rsidRDefault="00515005" w:rsidP="00515005">
            <w:pPr>
              <w:numPr>
                <w:ilvl w:val="0"/>
                <w:numId w:val="4"/>
              </w:numPr>
              <w:autoSpaceDE w:val="0"/>
              <w:snapToGrid w:val="0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5005" w:rsidRPr="00515005" w:rsidRDefault="00515005" w:rsidP="00515005">
            <w:pPr>
              <w:ind w:firstLine="0"/>
              <w:cnfStyle w:val="000000000000"/>
              <w:rPr>
                <w:sz w:val="24"/>
                <w:szCs w:val="24"/>
              </w:rPr>
            </w:pPr>
            <w:r w:rsidRPr="00515005">
              <w:rPr>
                <w:sz w:val="24"/>
                <w:szCs w:val="24"/>
              </w:rPr>
              <w:t>Юрист</w:t>
            </w:r>
          </w:p>
        </w:tc>
        <w:tc>
          <w:tcPr>
            <w:tcW w:w="1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515005" w:rsidRPr="00515005" w:rsidRDefault="00515005" w:rsidP="00515005">
            <w:pPr>
              <w:snapToGrid w:val="0"/>
              <w:ind w:firstLine="0"/>
              <w:cnfStyle w:val="000000000000"/>
              <w:rPr>
                <w:sz w:val="24"/>
                <w:szCs w:val="24"/>
              </w:rPr>
            </w:pPr>
            <w:r w:rsidRPr="00515005">
              <w:rPr>
                <w:sz w:val="24"/>
                <w:szCs w:val="24"/>
              </w:rPr>
              <w:t>Великая Елена Игоревна</w:t>
            </w:r>
          </w:p>
        </w:tc>
      </w:tr>
    </w:tbl>
    <w:p w:rsidR="006F1762" w:rsidRDefault="006F1762" w:rsidP="006F1762"/>
    <w:p w:rsidR="006F1762" w:rsidRDefault="006F1762" w:rsidP="006F1762"/>
    <w:p w:rsidR="006F1762" w:rsidRDefault="006F1762" w:rsidP="006F1762"/>
    <w:p w:rsidR="006F1762" w:rsidRDefault="006F1762" w:rsidP="006F1762"/>
    <w:p w:rsidR="006F1762" w:rsidRDefault="006F1762" w:rsidP="006F1762"/>
    <w:p w:rsidR="006F1762" w:rsidRDefault="006F1762" w:rsidP="006F1762"/>
    <w:p w:rsidR="006F1762" w:rsidRDefault="006F1762" w:rsidP="006F1762"/>
    <w:p w:rsidR="006F1762" w:rsidRDefault="006F1762" w:rsidP="006F1762"/>
    <w:p w:rsidR="006F1762" w:rsidRDefault="006F1762" w:rsidP="006F1762"/>
    <w:p w:rsidR="006F1762" w:rsidRDefault="006F1762" w:rsidP="006F1762"/>
    <w:p w:rsidR="006F1762" w:rsidRDefault="006F1762" w:rsidP="006F1762"/>
    <w:p w:rsidR="006F1762" w:rsidRDefault="006F1762" w:rsidP="006F1762"/>
    <w:p w:rsidR="006F1762" w:rsidRDefault="006F1762" w:rsidP="006F1762"/>
    <w:p w:rsidR="006F1762" w:rsidRDefault="006F1762" w:rsidP="006F1762"/>
    <w:p w:rsidR="006F1762" w:rsidRDefault="006F1762" w:rsidP="006F1762"/>
    <w:p w:rsidR="006F1762" w:rsidRDefault="006F1762" w:rsidP="006F1762"/>
    <w:p w:rsidR="006F1762" w:rsidRDefault="006F1762" w:rsidP="006F1762"/>
    <w:p w:rsidR="006F1762" w:rsidRDefault="006F1762" w:rsidP="006F1762"/>
    <w:p w:rsidR="006F1762" w:rsidRDefault="006F1762" w:rsidP="006F1762"/>
    <w:p w:rsidR="006F1762" w:rsidRDefault="006F1762" w:rsidP="006F1762"/>
    <w:p w:rsidR="006F1762" w:rsidRDefault="006F1762" w:rsidP="006F1762"/>
    <w:p w:rsidR="006F1762" w:rsidRDefault="006F1762" w:rsidP="006F1762"/>
    <w:p w:rsidR="006F1762" w:rsidRDefault="006F1762" w:rsidP="006F1762"/>
    <w:p w:rsidR="006F1762" w:rsidRDefault="006F1762" w:rsidP="006F1762"/>
    <w:p w:rsidR="006F1762" w:rsidRPr="006F1762" w:rsidRDefault="006F1762" w:rsidP="00515005">
      <w:pPr>
        <w:ind w:firstLine="0"/>
      </w:pPr>
    </w:p>
    <w:p w:rsidR="006F1762" w:rsidRPr="00114357" w:rsidRDefault="00F24826" w:rsidP="00114357">
      <w:pPr>
        <w:pStyle w:val="1"/>
        <w:spacing w:before="0" w:after="0" w:line="240" w:lineRule="auto"/>
        <w:jc w:val="center"/>
        <w:rPr>
          <w:color w:val="auto"/>
          <w:sz w:val="28"/>
          <w:szCs w:val="28"/>
        </w:rPr>
      </w:pPr>
      <w:bookmarkStart w:id="2" w:name="_Toc23957223"/>
      <w:r>
        <w:rPr>
          <w:color w:val="auto"/>
          <w:sz w:val="28"/>
          <w:szCs w:val="28"/>
        </w:rPr>
        <w:lastRenderedPageBreak/>
        <w:t>РЕФЕРАТ</w:t>
      </w:r>
      <w:bookmarkEnd w:id="2"/>
    </w:p>
    <w:p w:rsidR="00114357" w:rsidRPr="00953B85" w:rsidRDefault="00114357" w:rsidP="00F24826">
      <w:pPr>
        <w:spacing w:after="0" w:line="240" w:lineRule="auto"/>
        <w:rPr>
          <w:sz w:val="16"/>
          <w:szCs w:val="16"/>
        </w:rPr>
      </w:pPr>
    </w:p>
    <w:p w:rsidR="0032139B" w:rsidRPr="00E90635" w:rsidRDefault="0032139B" w:rsidP="0076476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F2482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Отчет содержит </w:t>
      </w:r>
      <w:r w:rsidR="00012F6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5</w:t>
      </w:r>
      <w:r w:rsidR="00BB458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</w:t>
      </w:r>
      <w:r w:rsidR="00012F67" w:rsidRPr="00F2482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страниц</w:t>
      </w:r>
      <w:r w:rsidR="00012F6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ы</w:t>
      </w:r>
      <w:r w:rsidRPr="00F2482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</w:t>
      </w:r>
      <w:r w:rsidR="00114357" w:rsidRPr="00F2482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15</w:t>
      </w:r>
      <w:r w:rsidRPr="00F2482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таблиц, </w:t>
      </w:r>
      <w:r w:rsidR="00114357" w:rsidRPr="00F2482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21</w:t>
      </w:r>
      <w:r w:rsidRPr="00F2482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диаграмм</w:t>
      </w:r>
      <w:r w:rsidR="00114357" w:rsidRPr="00F2482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</w:t>
      </w:r>
      <w:r w:rsidRPr="00F2482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Состоит из</w:t>
      </w: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введен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ия, основной части, содержащей </w:t>
      </w:r>
      <w:r w:rsidR="00F2482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5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раздел</w:t>
      </w:r>
      <w:r w:rsidR="00F2482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ов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заключения</w:t>
      </w:r>
      <w:r w:rsidR="00F2482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приложения</w:t>
      </w: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32139B" w:rsidRPr="00E90635" w:rsidRDefault="0032139B" w:rsidP="0076476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Ключевые слова: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caps/>
          <w:color w:val="000000"/>
          <w:sz w:val="28"/>
          <w:szCs w:val="28"/>
          <w:lang w:eastAsia="ru-RU"/>
        </w:rPr>
        <w:t>удовлетворенность деятельснотью в сфере финансовых услуг, ФИНАНСОВЫЕ ПРО</w:t>
      </w:r>
      <w:r w:rsidR="00A96188">
        <w:rPr>
          <w:rFonts w:ascii="Times New Roman" w:eastAsia="Times New Roman" w:hAnsi="Times New Roman"/>
          <w:caps/>
          <w:color w:val="000000"/>
          <w:sz w:val="28"/>
          <w:szCs w:val="28"/>
          <w:lang w:eastAsia="ru-RU"/>
        </w:rPr>
        <w:t>дук</w:t>
      </w:r>
      <w:r>
        <w:rPr>
          <w:rFonts w:ascii="Times New Roman" w:eastAsia="Times New Roman" w:hAnsi="Times New Roman"/>
          <w:caps/>
          <w:color w:val="000000"/>
          <w:sz w:val="28"/>
          <w:szCs w:val="28"/>
          <w:lang w:eastAsia="ru-RU"/>
        </w:rPr>
        <w:t xml:space="preserve">ТЫ (УСЛУГИ); </w:t>
      </w:r>
      <w:r w:rsidRPr="0019184C">
        <w:rPr>
          <w:rFonts w:ascii="Times New Roman" w:eastAsia="Times New Roman" w:hAnsi="Times New Roman"/>
          <w:caps/>
          <w:color w:val="000000"/>
          <w:sz w:val="28"/>
          <w:szCs w:val="28"/>
          <w:lang w:eastAsia="ru-RU"/>
        </w:rPr>
        <w:t>ПОТРЕБИТЕЛИ ТОВАРОВ, Р</w:t>
      </w:r>
      <w:r>
        <w:rPr>
          <w:rFonts w:ascii="Times New Roman" w:eastAsia="Times New Roman" w:hAnsi="Times New Roman"/>
          <w:caps/>
          <w:color w:val="000000"/>
          <w:sz w:val="28"/>
          <w:szCs w:val="28"/>
          <w:lang w:eastAsia="ru-RU"/>
        </w:rPr>
        <w:t>АБОТ И УСЛУГ НА ТОВАРНЫХ РЫНКАХ.</w:t>
      </w:r>
    </w:p>
    <w:p w:rsidR="0032139B" w:rsidRDefault="0032139B" w:rsidP="0076476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Объект</w:t>
      </w: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научно-и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сследовательской работы (далее – НИР) – </w:t>
      </w:r>
      <w:r w:rsidRPr="003213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удовлетворенност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ь</w:t>
      </w:r>
      <w:r w:rsidRPr="003213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населения деятельностью в сфере финансовых услуг, осуществляемой на территории Новосиби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рской области.</w:t>
      </w:r>
    </w:p>
    <w:p w:rsidR="0032139B" w:rsidRPr="003607CC" w:rsidRDefault="00515005" w:rsidP="0076476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SimSun" w:hAnsi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Цель мониторинга</w:t>
      </w:r>
      <w:r w:rsidR="003213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:</w:t>
      </w:r>
      <w:r w:rsidR="0032139B" w:rsidRPr="007A15CC">
        <w:t xml:space="preserve"> </w:t>
      </w:r>
      <w:r w:rsidR="0032139B">
        <w:rPr>
          <w:rFonts w:ascii="Times New Roman" w:eastAsia="SimSun" w:hAnsi="Times New Roman"/>
          <w:sz w:val="28"/>
          <w:szCs w:val="28"/>
          <w:lang w:eastAsia="ar-SA"/>
        </w:rPr>
        <w:t>анализ</w:t>
      </w:r>
      <w:r w:rsidR="0032139B" w:rsidRPr="003607CC">
        <w:rPr>
          <w:rFonts w:ascii="Times New Roman" w:eastAsia="SimSun" w:hAnsi="Times New Roman"/>
          <w:sz w:val="28"/>
          <w:szCs w:val="28"/>
          <w:lang w:eastAsia="ar-SA"/>
        </w:rPr>
        <w:t xml:space="preserve"> </w:t>
      </w:r>
      <w:r w:rsidR="0032139B" w:rsidRPr="0032139B">
        <w:rPr>
          <w:rFonts w:ascii="Times New Roman" w:eastAsia="SimSun" w:hAnsi="Times New Roman"/>
          <w:sz w:val="28"/>
          <w:szCs w:val="28"/>
          <w:lang w:eastAsia="ar-SA"/>
        </w:rPr>
        <w:t>удовлетворенности населения деятельностью в сфере финансовых услуг, осуществляемой на терри</w:t>
      </w:r>
      <w:r w:rsidR="0032139B">
        <w:rPr>
          <w:rFonts w:ascii="Times New Roman" w:eastAsia="SimSun" w:hAnsi="Times New Roman"/>
          <w:sz w:val="28"/>
          <w:szCs w:val="28"/>
          <w:lang w:eastAsia="ar-SA"/>
        </w:rPr>
        <w:t>тории Новосибирской области.</w:t>
      </w:r>
    </w:p>
    <w:p w:rsidR="0032139B" w:rsidRPr="003607CC" w:rsidRDefault="0032139B" w:rsidP="0076476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SimSun" w:hAnsi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Основное практическое назначение результатов работ – </w:t>
      </w:r>
      <w:r w:rsidRPr="00B5435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определени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</w:t>
      </w:r>
      <w:r w:rsidRPr="00B5435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32139B">
        <w:rPr>
          <w:rFonts w:ascii="Times New Roman" w:eastAsia="SimSun" w:hAnsi="Times New Roman"/>
          <w:sz w:val="28"/>
          <w:szCs w:val="28"/>
          <w:lang w:eastAsia="ar-SA"/>
        </w:rPr>
        <w:t>удовлетворенности населения деятельностью в сфере финансовых услуг, осуществляемой на терри</w:t>
      </w:r>
      <w:r>
        <w:rPr>
          <w:rFonts w:ascii="Times New Roman" w:eastAsia="SimSun" w:hAnsi="Times New Roman"/>
          <w:sz w:val="28"/>
          <w:szCs w:val="28"/>
          <w:lang w:eastAsia="ar-SA"/>
        </w:rPr>
        <w:t>тории Новосибирской области.</w:t>
      </w:r>
    </w:p>
    <w:p w:rsidR="0032139B" w:rsidRPr="00E90635" w:rsidRDefault="0032139B" w:rsidP="0076476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Состав работ определен Описанием объекта закупки к Государственному контракту </w:t>
      </w:r>
      <w:r w:rsidRPr="00D4529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№ 0851200000619003483 от 12 августа 2019 г. </w:t>
      </w: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 оказание услуг по выполнению НИР по теме: «Мониторинг состояния и развития конкурентной среды на рынках товаров, работ и услуг Новосибирской области з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 201</w:t>
      </w:r>
      <w:r w:rsidR="0009042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9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год»</w:t>
      </w: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заключенному между Министерством экономического развития Новосибирской области и ООО «Исследовательская компания «</w:t>
      </w:r>
      <w:proofErr w:type="spellStart"/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Эс</w:t>
      </w:r>
      <w:proofErr w:type="spellEnd"/>
      <w:proofErr w:type="gramStart"/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А</w:t>
      </w:r>
      <w:proofErr w:type="gramEnd"/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й </w:t>
      </w:r>
      <w:proofErr w:type="spellStart"/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Эс</w:t>
      </w:r>
      <w:proofErr w:type="spellEnd"/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Корпорейшн</w:t>
      </w:r>
      <w:proofErr w:type="spellEnd"/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».</w:t>
      </w:r>
      <w:r w:rsidR="00AF4CB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32139B" w:rsidRDefault="0032139B" w:rsidP="0076476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В настоящем аналитическом отчете рассмотрен следующий перечень </w:t>
      </w:r>
      <w:r w:rsidRPr="00B0199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показателей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(</w:t>
      </w:r>
      <w:proofErr w:type="spellStart"/>
      <w:r w:rsidRPr="0094785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пп</w:t>
      </w:r>
      <w:proofErr w:type="spellEnd"/>
      <w:r w:rsidRPr="0094785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  <w:r w:rsidR="00210388" w:rsidRPr="002E208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43</w:t>
      </w:r>
      <w:r w:rsidRPr="0094785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="00210388" w:rsidRPr="002E208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46</w:t>
      </w:r>
      <w:r w:rsidR="00210388" w:rsidRPr="0094785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94785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приложения № </w:t>
      </w:r>
      <w:r w:rsidR="00210388" w:rsidRPr="002E208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3 </w:t>
      </w:r>
      <w:r w:rsidRPr="0094785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 Описанию объекта закупки):</w:t>
      </w:r>
    </w:p>
    <w:p w:rsidR="00210388" w:rsidRPr="002E2081" w:rsidRDefault="00210388" w:rsidP="00764760">
      <w:pPr>
        <w:pStyle w:val="af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r w:rsidRPr="002E208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труктура востребованности услуг финансовых организаций</w:t>
      </w:r>
      <w:r w:rsidR="0009042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  <w:r w:rsidRPr="002E208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210388" w:rsidRPr="002E2081" w:rsidRDefault="00210388" w:rsidP="00764760">
      <w:pPr>
        <w:pStyle w:val="af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2E208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ценка достаточности выбора финансовых организаций</w:t>
      </w:r>
      <w:r w:rsidR="0009042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210388" w:rsidRPr="002E2081" w:rsidRDefault="00210388" w:rsidP="00764760">
      <w:pPr>
        <w:pStyle w:val="af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</w:t>
      </w:r>
      <w:r w:rsidRPr="002E208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довлетворенность деятельностью финансовых организаций</w:t>
      </w:r>
      <w:r w:rsidR="0009042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210388" w:rsidRPr="002E2081" w:rsidRDefault="00210388" w:rsidP="00764760">
      <w:pPr>
        <w:pStyle w:val="af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</w:t>
      </w:r>
      <w:r w:rsidRPr="002E208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довлетворенность качеством, доступностью и стоимостью финансовых продуктов.</w:t>
      </w:r>
    </w:p>
    <w:p w:rsidR="00210388" w:rsidRPr="002E2081" w:rsidRDefault="00953B85" w:rsidP="00953B85">
      <w:pPr>
        <w:pStyle w:val="af9"/>
        <w:widowControl w:val="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Кроме того, в отчете представлена </w:t>
      </w:r>
      <w:r w:rsidR="002103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="00210388" w:rsidRPr="002E208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ценка трудностей при получении или использовании финансовых продуктов (услуг)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согласно</w:t>
      </w:r>
      <w:r w:rsidRPr="00953B8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приложению</w:t>
      </w:r>
      <w:r w:rsidRPr="0094785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№</w:t>
      </w:r>
      <w:r w:rsidR="002A2A1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</w:t>
      </w:r>
      <w:r w:rsidRPr="002E208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94785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 Описанию объекта закупки</w:t>
      </w:r>
      <w:r w:rsidR="00210388" w:rsidRPr="002E208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32139B" w:rsidRPr="00E90635" w:rsidRDefault="0032139B" w:rsidP="0076476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SimSun" w:hAnsi="Times New Roman"/>
          <w:color w:val="000000"/>
          <w:sz w:val="28"/>
          <w:szCs w:val="28"/>
          <w:lang w:eastAsia="ar-SA"/>
        </w:rPr>
      </w:pP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При выполнении настоящей НИР использовались </w:t>
      </w:r>
      <w:r w:rsidRPr="00E90635">
        <w:rPr>
          <w:rFonts w:ascii="Times New Roman" w:eastAsia="SimSun" w:hAnsi="Times New Roman"/>
          <w:color w:val="000000"/>
          <w:sz w:val="28"/>
          <w:szCs w:val="28"/>
          <w:lang w:eastAsia="ar-SA"/>
        </w:rPr>
        <w:t>следующие методы и основные источники информации:</w:t>
      </w:r>
    </w:p>
    <w:p w:rsidR="0032139B" w:rsidRDefault="008F4C85" w:rsidP="00764760">
      <w:pPr>
        <w:widowControl w:val="0"/>
        <w:numPr>
          <w:ilvl w:val="0"/>
          <w:numId w:val="5"/>
        </w:numPr>
        <w:suppressAutoHyphens/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онлайн-опрос</w:t>
      </w:r>
      <w:proofErr w:type="spell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</w:t>
      </w:r>
      <w:r w:rsidR="003213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</w:t>
      </w:r>
      <w:r w:rsidR="0032139B" w:rsidRPr="00B5435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елефонный опрос методом личного формализованного интервью с потребителями</w:t>
      </w:r>
      <w:r w:rsidR="003213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(населением)</w:t>
      </w:r>
      <w:r w:rsidR="0032139B" w:rsidRPr="00B5435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товаров, работ и услуг </w:t>
      </w:r>
      <w:r w:rsidR="0032139B" w:rsidRPr="0019184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по случайно сгенерированным </w:t>
      </w:r>
      <w:r w:rsidR="0032139B" w:rsidRPr="00B5435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ста</w:t>
      </w:r>
      <w:r w:rsidR="003213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ционарным и мобильным телефонам в объеме 2680 чел.</w:t>
      </w:r>
      <w:r w:rsidR="0032139B" w:rsidRPr="0019184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2A2A12" w:rsidRDefault="00515005" w:rsidP="00515005">
      <w:pPr>
        <w:pStyle w:val="af9"/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SimSun" w:hAnsi="Times New Roman"/>
          <w:sz w:val="28"/>
          <w:szCs w:val="28"/>
          <w:lang w:eastAsia="ar-SA"/>
        </w:rPr>
      </w:pPr>
      <w:r w:rsidRPr="0051500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расчет показателей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  <w:r>
        <w:rPr>
          <w:rFonts w:ascii="Times New Roman" w:eastAsia="SimSun" w:hAnsi="Times New Roman"/>
          <w:sz w:val="28"/>
          <w:szCs w:val="28"/>
          <w:lang w:eastAsia="ar-SA"/>
        </w:rPr>
        <w:t xml:space="preserve"> </w:t>
      </w:r>
    </w:p>
    <w:p w:rsidR="0032139B" w:rsidRPr="00515005" w:rsidRDefault="00515005" w:rsidP="00515005">
      <w:pPr>
        <w:pStyle w:val="af9"/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SimSun" w:hAnsi="Times New Roman"/>
          <w:sz w:val="28"/>
          <w:szCs w:val="28"/>
          <w:lang w:eastAsia="ar-SA"/>
        </w:rPr>
      </w:pPr>
      <w:r w:rsidRPr="00BA6734">
        <w:rPr>
          <w:rFonts w:ascii="Times New Roman" w:eastAsia="SimSun" w:hAnsi="Times New Roman"/>
          <w:sz w:val="28"/>
          <w:szCs w:val="28"/>
          <w:lang w:eastAsia="ar-SA"/>
        </w:rPr>
        <w:t xml:space="preserve">анализ данных ежегодного мониторинга финансовой доступности, проводимого Центральным банком </w:t>
      </w:r>
      <w:r>
        <w:rPr>
          <w:rFonts w:ascii="Times New Roman" w:eastAsia="SimSun" w:hAnsi="Times New Roman"/>
          <w:sz w:val="28"/>
          <w:szCs w:val="28"/>
          <w:lang w:eastAsia="ar-SA"/>
        </w:rPr>
        <w:t>РФ.</w:t>
      </w:r>
    </w:p>
    <w:p w:rsidR="0032139B" w:rsidRPr="00BA1979" w:rsidRDefault="0032139B" w:rsidP="0076476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В результате НИР проведен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мониторинг </w:t>
      </w:r>
      <w:r w:rsidR="0051500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удовлетворенности населения деятельностью в сфере финансовых услуг</w:t>
      </w:r>
      <w:r w:rsidRPr="006B7E8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</w:t>
      </w:r>
      <w:r w:rsidR="0051500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осуществляемой</w:t>
      </w:r>
      <w:r w:rsidRPr="006B7E8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на территории Новосибирской области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  <w:r w:rsidRPr="0019184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Мониторинг проводился на территории </w:t>
      </w:r>
      <w:r w:rsidR="0078493F" w:rsidRPr="00BA197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30 муниципальных районов и 5 городских округов.</w:t>
      </w:r>
    </w:p>
    <w:p w:rsidR="00BA1979" w:rsidRDefault="00BA1979">
      <w:pPr>
        <w:spacing w:after="160"/>
        <w:ind w:firstLine="0"/>
        <w:rPr>
          <w:rFonts w:asciiTheme="majorHAnsi" w:eastAsiaTheme="majorEastAsia" w:hAnsiTheme="majorHAnsi" w:cstheme="majorBidi"/>
          <w:b/>
          <w:caps/>
          <w:sz w:val="28"/>
          <w:szCs w:val="28"/>
          <w:highlight w:val="yellow"/>
        </w:rPr>
      </w:pPr>
      <w:bookmarkStart w:id="3" w:name="_Toc23957133"/>
      <w:bookmarkStart w:id="4" w:name="_Toc23957224"/>
      <w:r>
        <w:rPr>
          <w:sz w:val="28"/>
          <w:szCs w:val="28"/>
          <w:highlight w:val="yellow"/>
        </w:rPr>
        <w:br w:type="page"/>
      </w:r>
    </w:p>
    <w:p w:rsidR="00D763EE" w:rsidRDefault="0078493F" w:rsidP="00114357">
      <w:pPr>
        <w:pStyle w:val="1"/>
        <w:spacing w:before="0" w:after="0" w:line="240" w:lineRule="auto"/>
        <w:jc w:val="center"/>
        <w:rPr>
          <w:color w:val="auto"/>
          <w:sz w:val="28"/>
          <w:szCs w:val="28"/>
        </w:rPr>
      </w:pPr>
      <w:r w:rsidRPr="00BA1979">
        <w:rPr>
          <w:color w:val="auto"/>
          <w:sz w:val="28"/>
          <w:szCs w:val="28"/>
        </w:rPr>
        <w:lastRenderedPageBreak/>
        <w:t>СОДЕРЖАНИЕ</w:t>
      </w:r>
      <w:bookmarkEnd w:id="3"/>
      <w:bookmarkEnd w:id="4"/>
    </w:p>
    <w:p w:rsidR="008F4C85" w:rsidRPr="008F4C85" w:rsidRDefault="008F4C85" w:rsidP="008F4C85"/>
    <w:sdt>
      <w:sdtPr>
        <w:rPr>
          <w:b/>
          <w:caps/>
          <w:sz w:val="28"/>
          <w:szCs w:val="28"/>
        </w:rPr>
        <w:id w:val="465865032"/>
        <w:docPartObj>
          <w:docPartGallery w:val="Table of Contents"/>
          <w:docPartUnique/>
        </w:docPartObj>
      </w:sdtPr>
      <w:sdtEndPr>
        <w:rPr>
          <w:b w:val="0"/>
          <w:bCs/>
          <w:caps w:val="0"/>
          <w:sz w:val="24"/>
          <w:szCs w:val="22"/>
        </w:rPr>
      </w:sdtEndPr>
      <w:sdtContent>
        <w:p w:rsidR="00F24826" w:rsidRPr="008F4C85" w:rsidRDefault="003E2F99" w:rsidP="008F4C85">
          <w:pPr>
            <w:pStyle w:val="12"/>
            <w:spacing w:line="240" w:lineRule="auto"/>
            <w:ind w:firstLine="0"/>
            <w:rPr>
              <w:b/>
              <w:noProof/>
              <w:sz w:val="28"/>
              <w:szCs w:val="28"/>
              <w:lang w:eastAsia="ru-RU"/>
            </w:rPr>
          </w:pPr>
          <w:r w:rsidRPr="003E2F99">
            <w:rPr>
              <w:sz w:val="28"/>
              <w:szCs w:val="28"/>
            </w:rPr>
            <w:fldChar w:fldCharType="begin"/>
          </w:r>
          <w:r w:rsidR="00947854" w:rsidRPr="008F4C85">
            <w:rPr>
              <w:sz w:val="28"/>
              <w:szCs w:val="28"/>
            </w:rPr>
            <w:instrText xml:space="preserve"> TOC \o "1-3" \h \z \u </w:instrText>
          </w:r>
          <w:r w:rsidRPr="003E2F99">
            <w:rPr>
              <w:sz w:val="28"/>
              <w:szCs w:val="28"/>
            </w:rPr>
            <w:fldChar w:fldCharType="separate"/>
          </w:r>
          <w:hyperlink w:anchor="_Toc23957222" w:history="1">
            <w:r w:rsidR="00F24826" w:rsidRPr="008F4C85">
              <w:rPr>
                <w:rStyle w:val="aff0"/>
                <w:b/>
                <w:noProof/>
                <w:sz w:val="28"/>
                <w:szCs w:val="28"/>
              </w:rPr>
              <w:t>СПИСОК ИСПОЛНИТЕЛЕЙ</w:t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tab/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begin"/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instrText xml:space="preserve"> PAGEREF _Toc23957222 \h </w:instrText>
            </w:r>
            <w:r w:rsidRPr="008F4C85">
              <w:rPr>
                <w:b/>
                <w:noProof/>
                <w:webHidden/>
                <w:sz w:val="28"/>
                <w:szCs w:val="28"/>
              </w:rPr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separate"/>
            </w:r>
            <w:r w:rsidR="00343601">
              <w:rPr>
                <w:b/>
                <w:noProof/>
                <w:webHidden/>
                <w:sz w:val="28"/>
                <w:szCs w:val="28"/>
              </w:rPr>
              <w:t>2</w:t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24826" w:rsidRPr="008F4C85" w:rsidRDefault="003E2F99" w:rsidP="008F4C85">
          <w:pPr>
            <w:pStyle w:val="12"/>
            <w:spacing w:line="240" w:lineRule="auto"/>
            <w:ind w:firstLine="0"/>
            <w:rPr>
              <w:b/>
              <w:noProof/>
              <w:sz w:val="28"/>
              <w:szCs w:val="28"/>
              <w:lang w:eastAsia="ru-RU"/>
            </w:rPr>
          </w:pPr>
          <w:hyperlink w:anchor="_Toc23957223" w:history="1">
            <w:r w:rsidR="00F24826" w:rsidRPr="008F4C85">
              <w:rPr>
                <w:rStyle w:val="aff0"/>
                <w:b/>
                <w:noProof/>
                <w:sz w:val="28"/>
                <w:szCs w:val="28"/>
              </w:rPr>
              <w:t>РЕФЕРАТ</w:t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tab/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begin"/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instrText xml:space="preserve"> PAGEREF _Toc23957223 \h </w:instrText>
            </w:r>
            <w:r w:rsidRPr="008F4C85">
              <w:rPr>
                <w:b/>
                <w:noProof/>
                <w:webHidden/>
                <w:sz w:val="28"/>
                <w:szCs w:val="28"/>
              </w:rPr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separate"/>
            </w:r>
            <w:r w:rsidR="00343601">
              <w:rPr>
                <w:b/>
                <w:noProof/>
                <w:webHidden/>
                <w:sz w:val="28"/>
                <w:szCs w:val="28"/>
              </w:rPr>
              <w:t>3</w:t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24826" w:rsidRPr="008F4C85" w:rsidRDefault="003E2F99" w:rsidP="008F4C85">
          <w:pPr>
            <w:pStyle w:val="12"/>
            <w:spacing w:line="240" w:lineRule="auto"/>
            <w:ind w:firstLine="0"/>
            <w:rPr>
              <w:b/>
              <w:noProof/>
              <w:sz w:val="28"/>
              <w:szCs w:val="28"/>
              <w:lang w:eastAsia="ru-RU"/>
            </w:rPr>
          </w:pPr>
          <w:hyperlink w:anchor="_Toc23957225" w:history="1">
            <w:r w:rsidR="00F24826" w:rsidRPr="008F4C85">
              <w:rPr>
                <w:rStyle w:val="aff0"/>
                <w:b/>
                <w:noProof/>
                <w:sz w:val="28"/>
                <w:szCs w:val="28"/>
              </w:rPr>
              <w:t>ТЕРМИНЫ И ОПРЕДЕЛЕНИЯ</w:t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tab/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begin"/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instrText xml:space="preserve"> PAGEREF _Toc23957225 \h </w:instrText>
            </w:r>
            <w:r w:rsidRPr="008F4C85">
              <w:rPr>
                <w:b/>
                <w:noProof/>
                <w:webHidden/>
                <w:sz w:val="28"/>
                <w:szCs w:val="28"/>
              </w:rPr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separate"/>
            </w:r>
            <w:r w:rsidR="00343601">
              <w:rPr>
                <w:b/>
                <w:noProof/>
                <w:webHidden/>
                <w:sz w:val="28"/>
                <w:szCs w:val="28"/>
              </w:rPr>
              <w:t>6</w:t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24826" w:rsidRPr="008F4C85" w:rsidRDefault="003E2F99" w:rsidP="008F4C85">
          <w:pPr>
            <w:pStyle w:val="12"/>
            <w:spacing w:line="240" w:lineRule="auto"/>
            <w:ind w:firstLine="0"/>
            <w:rPr>
              <w:b/>
              <w:noProof/>
              <w:sz w:val="28"/>
              <w:szCs w:val="28"/>
              <w:lang w:eastAsia="ru-RU"/>
            </w:rPr>
          </w:pPr>
          <w:hyperlink w:anchor="_Toc23957226" w:history="1">
            <w:r w:rsidR="00F24826" w:rsidRPr="008F4C85">
              <w:rPr>
                <w:rStyle w:val="aff0"/>
                <w:b/>
                <w:noProof/>
                <w:sz w:val="28"/>
                <w:szCs w:val="28"/>
              </w:rPr>
              <w:t>ОБОЗНАЧЕНИЯ И СОКРАЩЕНИЯ</w:t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tab/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begin"/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instrText xml:space="preserve"> PAGEREF _Toc23957226 \h </w:instrText>
            </w:r>
            <w:r w:rsidRPr="008F4C85">
              <w:rPr>
                <w:b/>
                <w:noProof/>
                <w:webHidden/>
                <w:sz w:val="28"/>
                <w:szCs w:val="28"/>
              </w:rPr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separate"/>
            </w:r>
            <w:r w:rsidR="00343601">
              <w:rPr>
                <w:b/>
                <w:noProof/>
                <w:webHidden/>
                <w:sz w:val="28"/>
                <w:szCs w:val="28"/>
              </w:rPr>
              <w:t>7</w:t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24826" w:rsidRPr="008F4C85" w:rsidRDefault="003E2F99" w:rsidP="008F4C85">
          <w:pPr>
            <w:pStyle w:val="12"/>
            <w:spacing w:line="240" w:lineRule="auto"/>
            <w:ind w:firstLine="0"/>
            <w:rPr>
              <w:b/>
              <w:noProof/>
              <w:sz w:val="28"/>
              <w:szCs w:val="28"/>
              <w:lang w:eastAsia="ru-RU"/>
            </w:rPr>
          </w:pPr>
          <w:hyperlink w:anchor="_Toc23957227" w:history="1">
            <w:r w:rsidR="00F24826" w:rsidRPr="008F4C85">
              <w:rPr>
                <w:rStyle w:val="aff0"/>
                <w:b/>
                <w:noProof/>
                <w:sz w:val="28"/>
                <w:szCs w:val="28"/>
              </w:rPr>
              <w:t>ВВЕДЕНИЕ</w:t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tab/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begin"/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instrText xml:space="preserve"> PAGEREF _Toc23957227 \h </w:instrText>
            </w:r>
            <w:r w:rsidRPr="008F4C85">
              <w:rPr>
                <w:b/>
                <w:noProof/>
                <w:webHidden/>
                <w:sz w:val="28"/>
                <w:szCs w:val="28"/>
              </w:rPr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separate"/>
            </w:r>
            <w:r w:rsidR="00343601">
              <w:rPr>
                <w:b/>
                <w:noProof/>
                <w:webHidden/>
                <w:sz w:val="28"/>
                <w:szCs w:val="28"/>
              </w:rPr>
              <w:t>8</w:t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24826" w:rsidRPr="008F4C85" w:rsidRDefault="003E2F99" w:rsidP="008F4C85">
          <w:pPr>
            <w:pStyle w:val="12"/>
            <w:spacing w:line="240" w:lineRule="auto"/>
            <w:ind w:firstLine="0"/>
            <w:rPr>
              <w:b/>
              <w:noProof/>
              <w:sz w:val="28"/>
              <w:szCs w:val="28"/>
              <w:lang w:eastAsia="ru-RU"/>
            </w:rPr>
          </w:pPr>
          <w:hyperlink w:anchor="_Toc23957228" w:history="1">
            <w:r w:rsidR="00F24826" w:rsidRPr="008F4C85">
              <w:rPr>
                <w:rStyle w:val="aff0"/>
                <w:b/>
                <w:noProof/>
                <w:sz w:val="28"/>
                <w:szCs w:val="28"/>
              </w:rPr>
              <w:t>РАЗДЕЛ 1. СТРУКТУРА ВОСТРЕБОВАННОСТИ УСЛУГ ФИНАНСОВЫХ ОРГАНИЗАЦИЙ (ПОКАЗАТЕЛЬ 43)</w:t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tab/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begin"/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instrText xml:space="preserve"> PAGEREF _Toc23957228 \h </w:instrText>
            </w:r>
            <w:r w:rsidRPr="008F4C85">
              <w:rPr>
                <w:b/>
                <w:noProof/>
                <w:webHidden/>
                <w:sz w:val="28"/>
                <w:szCs w:val="28"/>
              </w:rPr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separate"/>
            </w:r>
            <w:r w:rsidR="00343601">
              <w:rPr>
                <w:b/>
                <w:noProof/>
                <w:webHidden/>
                <w:sz w:val="28"/>
                <w:szCs w:val="28"/>
              </w:rPr>
              <w:t>9</w:t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24826" w:rsidRPr="008F4C85" w:rsidRDefault="003E2F99" w:rsidP="008F4C85">
          <w:pPr>
            <w:pStyle w:val="12"/>
            <w:spacing w:line="240" w:lineRule="auto"/>
            <w:ind w:firstLine="0"/>
            <w:rPr>
              <w:b/>
              <w:noProof/>
              <w:sz w:val="28"/>
              <w:szCs w:val="28"/>
              <w:lang w:eastAsia="ru-RU"/>
            </w:rPr>
          </w:pPr>
          <w:hyperlink w:anchor="_Toc23957229" w:history="1">
            <w:r w:rsidR="00F24826" w:rsidRPr="008F4C85">
              <w:rPr>
                <w:rStyle w:val="aff0"/>
                <w:b/>
                <w:noProof/>
                <w:sz w:val="28"/>
                <w:szCs w:val="28"/>
              </w:rPr>
              <w:t>РАЗДЕЛ 2. ОЦЕНКА ДОСТАТОЧНОСТИ ВЫБОРА ФИНАНСОВЫХ ОРГАНИЗАЦИЙ (ПОКАЗАТЕЛЬ 44)</w:t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tab/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begin"/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instrText xml:space="preserve"> PAGEREF _Toc23957229 \h </w:instrText>
            </w:r>
            <w:r w:rsidRPr="008F4C85">
              <w:rPr>
                <w:b/>
                <w:noProof/>
                <w:webHidden/>
                <w:sz w:val="28"/>
                <w:szCs w:val="28"/>
              </w:rPr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separate"/>
            </w:r>
            <w:r w:rsidR="00343601">
              <w:rPr>
                <w:b/>
                <w:noProof/>
                <w:webHidden/>
                <w:sz w:val="28"/>
                <w:szCs w:val="28"/>
              </w:rPr>
              <w:t>14</w:t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24826" w:rsidRPr="008F4C85" w:rsidRDefault="003E2F99" w:rsidP="008F4C85">
          <w:pPr>
            <w:pStyle w:val="12"/>
            <w:spacing w:line="240" w:lineRule="auto"/>
            <w:ind w:firstLine="0"/>
            <w:rPr>
              <w:b/>
              <w:noProof/>
              <w:sz w:val="28"/>
              <w:szCs w:val="28"/>
              <w:lang w:eastAsia="ru-RU"/>
            </w:rPr>
          </w:pPr>
          <w:hyperlink w:anchor="_Toc23957230" w:history="1">
            <w:r w:rsidR="00F24826" w:rsidRPr="008F4C85">
              <w:rPr>
                <w:rStyle w:val="aff0"/>
                <w:b/>
                <w:noProof/>
                <w:sz w:val="28"/>
                <w:szCs w:val="28"/>
              </w:rPr>
              <w:t>РАЗДЕЛ 3. УДОВЛЕТВОРЕННОСТЬ ДЕЯТЕЛЬНОСТЬЮ ФИНАНСОВЫХ ОРГАНИЗАЦИЙ (ПОКАЗАТЕЛЬ 45)</w:t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tab/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begin"/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instrText xml:space="preserve"> PAGEREF _Toc23957230 \h </w:instrText>
            </w:r>
            <w:r w:rsidRPr="008F4C85">
              <w:rPr>
                <w:b/>
                <w:noProof/>
                <w:webHidden/>
                <w:sz w:val="28"/>
                <w:szCs w:val="28"/>
              </w:rPr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separate"/>
            </w:r>
            <w:r w:rsidR="00343601">
              <w:rPr>
                <w:b/>
                <w:noProof/>
                <w:webHidden/>
                <w:sz w:val="28"/>
                <w:szCs w:val="28"/>
              </w:rPr>
              <w:t>16</w:t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24826" w:rsidRPr="008F4C85" w:rsidRDefault="003E2F99" w:rsidP="008F4C85">
          <w:pPr>
            <w:pStyle w:val="12"/>
            <w:spacing w:line="240" w:lineRule="auto"/>
            <w:ind w:firstLine="0"/>
            <w:rPr>
              <w:noProof/>
              <w:sz w:val="28"/>
              <w:szCs w:val="28"/>
              <w:lang w:eastAsia="ru-RU"/>
            </w:rPr>
          </w:pPr>
          <w:hyperlink w:anchor="_Toc23957231" w:history="1">
            <w:r w:rsidR="00F24826" w:rsidRPr="008F4C85">
              <w:rPr>
                <w:rStyle w:val="aff0"/>
                <w:b/>
                <w:noProof/>
                <w:sz w:val="28"/>
                <w:szCs w:val="28"/>
              </w:rPr>
              <w:t>РАЗДЕЛ 4. УДОВЛЕТВОРЕННОСТЬ КАЧЕСТВОМ, ДОСТУПНОСТЬЮ И СТОИМОСТЬЮ ФИНАНСОВЫХ ПРОДУКТОВ (услуг) (ПОКАЗАТЕЛЬ 46)</w:t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tab/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begin"/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instrText xml:space="preserve"> PAGEREF _Toc23957231 \h </w:instrText>
            </w:r>
            <w:r w:rsidRPr="008F4C85">
              <w:rPr>
                <w:b/>
                <w:noProof/>
                <w:webHidden/>
                <w:sz w:val="28"/>
                <w:szCs w:val="28"/>
              </w:rPr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separate"/>
            </w:r>
            <w:r w:rsidR="00343601">
              <w:rPr>
                <w:b/>
                <w:noProof/>
                <w:webHidden/>
                <w:sz w:val="28"/>
                <w:szCs w:val="28"/>
              </w:rPr>
              <w:t>21</w:t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24826" w:rsidRPr="008F4C85" w:rsidRDefault="003E2F99" w:rsidP="008F4C85">
          <w:pPr>
            <w:pStyle w:val="12"/>
            <w:spacing w:line="240" w:lineRule="auto"/>
            <w:ind w:left="567" w:firstLine="0"/>
            <w:rPr>
              <w:noProof/>
              <w:sz w:val="28"/>
              <w:szCs w:val="28"/>
              <w:lang w:eastAsia="ru-RU"/>
            </w:rPr>
          </w:pPr>
          <w:hyperlink w:anchor="_Toc23957232" w:history="1">
            <w:r w:rsidR="00F24826" w:rsidRPr="008F4C85">
              <w:rPr>
                <w:rStyle w:val="aff0"/>
                <w:noProof/>
                <w:sz w:val="28"/>
                <w:szCs w:val="28"/>
              </w:rPr>
              <w:t>4.1. Удовлетворенность качеством финансовых продуктов (услуг)</w:t>
            </w:r>
            <w:r w:rsidR="00F24826" w:rsidRPr="008F4C85">
              <w:rPr>
                <w:noProof/>
                <w:webHidden/>
                <w:sz w:val="28"/>
                <w:szCs w:val="28"/>
              </w:rPr>
              <w:tab/>
            </w:r>
            <w:r w:rsidRPr="008F4C85">
              <w:rPr>
                <w:noProof/>
                <w:webHidden/>
                <w:sz w:val="28"/>
                <w:szCs w:val="28"/>
              </w:rPr>
              <w:fldChar w:fldCharType="begin"/>
            </w:r>
            <w:r w:rsidR="00F24826" w:rsidRPr="008F4C85">
              <w:rPr>
                <w:noProof/>
                <w:webHidden/>
                <w:sz w:val="28"/>
                <w:szCs w:val="28"/>
              </w:rPr>
              <w:instrText xml:space="preserve"> PAGEREF _Toc23957232 \h </w:instrText>
            </w:r>
            <w:r w:rsidRPr="008F4C85">
              <w:rPr>
                <w:noProof/>
                <w:webHidden/>
                <w:sz w:val="28"/>
                <w:szCs w:val="28"/>
              </w:rPr>
            </w:r>
            <w:r w:rsidRPr="008F4C85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3601">
              <w:rPr>
                <w:noProof/>
                <w:webHidden/>
                <w:sz w:val="28"/>
                <w:szCs w:val="28"/>
              </w:rPr>
              <w:t>21</w:t>
            </w:r>
            <w:r w:rsidRPr="008F4C85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24826" w:rsidRPr="008F4C85" w:rsidRDefault="003E2F99" w:rsidP="008F4C85">
          <w:pPr>
            <w:pStyle w:val="12"/>
            <w:spacing w:line="240" w:lineRule="auto"/>
            <w:ind w:left="567" w:firstLine="0"/>
            <w:rPr>
              <w:noProof/>
              <w:sz w:val="28"/>
              <w:szCs w:val="28"/>
              <w:lang w:eastAsia="ru-RU"/>
            </w:rPr>
          </w:pPr>
          <w:hyperlink w:anchor="_Toc23957233" w:history="1">
            <w:r w:rsidR="00F24826" w:rsidRPr="008F4C85">
              <w:rPr>
                <w:rStyle w:val="aff0"/>
                <w:noProof/>
                <w:sz w:val="28"/>
                <w:szCs w:val="28"/>
              </w:rPr>
              <w:t>4.2. Удовлетворенность доступностью финансовых продуктов (услуг)</w:t>
            </w:r>
            <w:r w:rsidR="00F24826" w:rsidRPr="008F4C85">
              <w:rPr>
                <w:noProof/>
                <w:webHidden/>
                <w:sz w:val="28"/>
                <w:szCs w:val="28"/>
              </w:rPr>
              <w:tab/>
            </w:r>
            <w:r w:rsidRPr="008F4C85">
              <w:rPr>
                <w:noProof/>
                <w:webHidden/>
                <w:sz w:val="28"/>
                <w:szCs w:val="28"/>
              </w:rPr>
              <w:fldChar w:fldCharType="begin"/>
            </w:r>
            <w:r w:rsidR="00F24826" w:rsidRPr="008F4C85">
              <w:rPr>
                <w:noProof/>
                <w:webHidden/>
                <w:sz w:val="28"/>
                <w:szCs w:val="28"/>
              </w:rPr>
              <w:instrText xml:space="preserve"> PAGEREF _Toc23957233 \h </w:instrText>
            </w:r>
            <w:r w:rsidRPr="008F4C85">
              <w:rPr>
                <w:noProof/>
                <w:webHidden/>
                <w:sz w:val="28"/>
                <w:szCs w:val="28"/>
              </w:rPr>
            </w:r>
            <w:r w:rsidRPr="008F4C85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3601">
              <w:rPr>
                <w:noProof/>
                <w:webHidden/>
                <w:sz w:val="28"/>
                <w:szCs w:val="28"/>
              </w:rPr>
              <w:t>23</w:t>
            </w:r>
            <w:r w:rsidRPr="008F4C85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24826" w:rsidRPr="008F4C85" w:rsidRDefault="003E2F99" w:rsidP="008F4C85">
          <w:pPr>
            <w:pStyle w:val="12"/>
            <w:spacing w:line="240" w:lineRule="auto"/>
            <w:ind w:left="567" w:firstLine="0"/>
            <w:rPr>
              <w:noProof/>
              <w:sz w:val="28"/>
              <w:szCs w:val="28"/>
              <w:lang w:eastAsia="ru-RU"/>
            </w:rPr>
          </w:pPr>
          <w:hyperlink w:anchor="_Toc23957234" w:history="1">
            <w:r w:rsidR="00F24826" w:rsidRPr="008F4C85">
              <w:rPr>
                <w:rStyle w:val="aff0"/>
                <w:noProof/>
                <w:sz w:val="28"/>
                <w:szCs w:val="28"/>
              </w:rPr>
              <w:t>4.3. Удовлетворенность стоимостью финансовых продуктов (услуг)</w:t>
            </w:r>
            <w:r w:rsidR="00F24826" w:rsidRPr="008F4C85">
              <w:rPr>
                <w:noProof/>
                <w:webHidden/>
                <w:sz w:val="28"/>
                <w:szCs w:val="28"/>
              </w:rPr>
              <w:tab/>
            </w:r>
            <w:r w:rsidRPr="008F4C85">
              <w:rPr>
                <w:noProof/>
                <w:webHidden/>
                <w:sz w:val="28"/>
                <w:szCs w:val="28"/>
              </w:rPr>
              <w:fldChar w:fldCharType="begin"/>
            </w:r>
            <w:r w:rsidR="00F24826" w:rsidRPr="008F4C85">
              <w:rPr>
                <w:noProof/>
                <w:webHidden/>
                <w:sz w:val="28"/>
                <w:szCs w:val="28"/>
              </w:rPr>
              <w:instrText xml:space="preserve"> PAGEREF _Toc23957234 \h </w:instrText>
            </w:r>
            <w:r w:rsidRPr="008F4C85">
              <w:rPr>
                <w:noProof/>
                <w:webHidden/>
                <w:sz w:val="28"/>
                <w:szCs w:val="28"/>
              </w:rPr>
            </w:r>
            <w:r w:rsidRPr="008F4C85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43601">
              <w:rPr>
                <w:noProof/>
                <w:webHidden/>
                <w:sz w:val="28"/>
                <w:szCs w:val="28"/>
              </w:rPr>
              <w:t>26</w:t>
            </w:r>
            <w:r w:rsidRPr="008F4C85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24826" w:rsidRPr="008F4C85" w:rsidRDefault="003E2F99" w:rsidP="008F4C85">
          <w:pPr>
            <w:pStyle w:val="12"/>
            <w:spacing w:line="240" w:lineRule="auto"/>
            <w:ind w:firstLine="0"/>
            <w:rPr>
              <w:b/>
              <w:noProof/>
              <w:sz w:val="28"/>
              <w:szCs w:val="28"/>
              <w:lang w:eastAsia="ru-RU"/>
            </w:rPr>
          </w:pPr>
          <w:hyperlink w:anchor="_Toc23957235" w:history="1">
            <w:r w:rsidR="00F24826" w:rsidRPr="008F4C85">
              <w:rPr>
                <w:rStyle w:val="aff0"/>
                <w:b/>
                <w:noProof/>
                <w:sz w:val="28"/>
                <w:szCs w:val="28"/>
              </w:rPr>
              <w:t xml:space="preserve">РАЗДЕЛ 5. </w:t>
            </w:r>
            <w:r w:rsidR="00BD0777">
              <w:rPr>
                <w:rStyle w:val="aff0"/>
                <w:b/>
                <w:noProof/>
                <w:sz w:val="28"/>
                <w:szCs w:val="28"/>
              </w:rPr>
              <w:t>ОЦЕНКА ТРУДНОСТЕЙ, ВОЗНИКАЮЩИХ</w:t>
            </w:r>
            <w:r w:rsidR="00F24826" w:rsidRPr="008F4C85">
              <w:rPr>
                <w:rStyle w:val="aff0"/>
                <w:b/>
                <w:noProof/>
                <w:sz w:val="28"/>
                <w:szCs w:val="28"/>
              </w:rPr>
              <w:t xml:space="preserve"> У НАСЕЛЕНИЯ ПРИ ПОЛУЧЕНИИ ИЛИ ИСПОЛЬЗОВ</w:t>
            </w:r>
            <w:r w:rsidR="00BD0777">
              <w:rPr>
                <w:rStyle w:val="aff0"/>
                <w:b/>
                <w:noProof/>
                <w:sz w:val="28"/>
                <w:szCs w:val="28"/>
              </w:rPr>
              <w:t>АНИИ ФИНАНСОВЫХ ПРОДУКТОВ (УСЛУГ</w:t>
            </w:r>
            <w:r w:rsidR="00F24826" w:rsidRPr="008F4C85">
              <w:rPr>
                <w:rStyle w:val="aff0"/>
                <w:b/>
                <w:noProof/>
                <w:sz w:val="28"/>
                <w:szCs w:val="28"/>
              </w:rPr>
              <w:t>)</w:t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tab/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begin"/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instrText xml:space="preserve"> PAGEREF _Toc23957235 \h </w:instrText>
            </w:r>
            <w:r w:rsidRPr="008F4C85">
              <w:rPr>
                <w:b/>
                <w:noProof/>
                <w:webHidden/>
                <w:sz w:val="28"/>
                <w:szCs w:val="28"/>
              </w:rPr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separate"/>
            </w:r>
            <w:r w:rsidR="00343601">
              <w:rPr>
                <w:b/>
                <w:noProof/>
                <w:webHidden/>
                <w:sz w:val="28"/>
                <w:szCs w:val="28"/>
              </w:rPr>
              <w:t>29</w:t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24826" w:rsidRPr="008F4C85" w:rsidRDefault="003E2F99" w:rsidP="008F4C85">
          <w:pPr>
            <w:pStyle w:val="12"/>
            <w:spacing w:line="240" w:lineRule="auto"/>
            <w:ind w:firstLine="0"/>
            <w:rPr>
              <w:b/>
              <w:noProof/>
              <w:sz w:val="28"/>
              <w:szCs w:val="28"/>
              <w:lang w:eastAsia="ru-RU"/>
            </w:rPr>
          </w:pPr>
          <w:hyperlink w:anchor="_Toc23957236" w:history="1">
            <w:r w:rsidR="00F24826" w:rsidRPr="008F4C85">
              <w:rPr>
                <w:rStyle w:val="aff0"/>
                <w:b/>
                <w:noProof/>
                <w:sz w:val="28"/>
                <w:szCs w:val="28"/>
              </w:rPr>
              <w:t>ЗАКЛЮЧЕНИЕ</w:t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tab/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begin"/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instrText xml:space="preserve"> PAGEREF _Toc23957236 \h </w:instrText>
            </w:r>
            <w:r w:rsidRPr="008F4C85">
              <w:rPr>
                <w:b/>
                <w:noProof/>
                <w:webHidden/>
                <w:sz w:val="28"/>
                <w:szCs w:val="28"/>
              </w:rPr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separate"/>
            </w:r>
            <w:r w:rsidR="00343601">
              <w:rPr>
                <w:b/>
                <w:noProof/>
                <w:webHidden/>
                <w:sz w:val="28"/>
                <w:szCs w:val="28"/>
              </w:rPr>
              <w:t>34</w:t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24826" w:rsidRPr="008F4C85" w:rsidRDefault="003E2F99" w:rsidP="008F4C85">
          <w:pPr>
            <w:pStyle w:val="12"/>
            <w:spacing w:line="240" w:lineRule="auto"/>
            <w:ind w:firstLine="0"/>
            <w:rPr>
              <w:b/>
              <w:noProof/>
              <w:sz w:val="28"/>
              <w:szCs w:val="28"/>
              <w:lang w:eastAsia="ru-RU"/>
            </w:rPr>
          </w:pPr>
          <w:hyperlink w:anchor="_Toc23957237" w:history="1">
            <w:r w:rsidR="00F24826" w:rsidRPr="008F4C85">
              <w:rPr>
                <w:rStyle w:val="aff0"/>
                <w:b/>
                <w:noProof/>
                <w:sz w:val="28"/>
                <w:szCs w:val="28"/>
              </w:rPr>
              <w:t>ПРИЛОЖЕНИЕ А. Табличный отчет</w:t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tab/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begin"/>
            </w:r>
            <w:r w:rsidR="00F24826" w:rsidRPr="008F4C85">
              <w:rPr>
                <w:b/>
                <w:noProof/>
                <w:webHidden/>
                <w:sz w:val="28"/>
                <w:szCs w:val="28"/>
              </w:rPr>
              <w:instrText xml:space="preserve"> PAGEREF _Toc23957237 \h </w:instrText>
            </w:r>
            <w:r w:rsidRPr="008F4C85">
              <w:rPr>
                <w:b/>
                <w:noProof/>
                <w:webHidden/>
                <w:sz w:val="28"/>
                <w:szCs w:val="28"/>
              </w:rPr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separate"/>
            </w:r>
            <w:r w:rsidR="00343601">
              <w:rPr>
                <w:b/>
                <w:noProof/>
                <w:webHidden/>
                <w:sz w:val="28"/>
                <w:szCs w:val="28"/>
              </w:rPr>
              <w:t>38</w:t>
            </w:r>
            <w:r w:rsidRPr="008F4C85">
              <w:rPr>
                <w:b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947854" w:rsidRPr="00F24826" w:rsidRDefault="003E2F99" w:rsidP="00F24826">
          <w:pPr>
            <w:pStyle w:val="12"/>
            <w:rPr>
              <w:noProof/>
              <w:sz w:val="22"/>
              <w:lang w:eastAsia="ru-RU"/>
            </w:rPr>
          </w:pPr>
          <w:r w:rsidRPr="008F4C85">
            <w:rPr>
              <w:b/>
              <w:bCs/>
              <w:sz w:val="28"/>
              <w:szCs w:val="28"/>
            </w:rPr>
            <w:fldChar w:fldCharType="end"/>
          </w:r>
        </w:p>
      </w:sdtContent>
    </w:sdt>
    <w:p w:rsidR="00F24826" w:rsidRDefault="00F24826">
      <w:pPr>
        <w:spacing w:after="160"/>
        <w:ind w:firstLine="0"/>
        <w:rPr>
          <w:rFonts w:asciiTheme="majorHAnsi" w:eastAsiaTheme="majorEastAsia" w:hAnsiTheme="majorHAnsi" w:cstheme="majorBidi"/>
          <w:b/>
          <w:caps/>
          <w:sz w:val="28"/>
          <w:szCs w:val="28"/>
        </w:rPr>
      </w:pPr>
      <w:r>
        <w:rPr>
          <w:sz w:val="28"/>
          <w:szCs w:val="28"/>
        </w:rPr>
        <w:br w:type="page"/>
      </w:r>
    </w:p>
    <w:p w:rsidR="00D763EE" w:rsidRDefault="00F24826" w:rsidP="00114357">
      <w:pPr>
        <w:pStyle w:val="1"/>
        <w:spacing w:before="0" w:after="0" w:line="240" w:lineRule="auto"/>
        <w:jc w:val="center"/>
        <w:rPr>
          <w:color w:val="auto"/>
          <w:sz w:val="28"/>
          <w:szCs w:val="28"/>
        </w:rPr>
      </w:pPr>
      <w:bookmarkStart w:id="5" w:name="_Toc23957225"/>
      <w:r>
        <w:rPr>
          <w:color w:val="auto"/>
          <w:sz w:val="28"/>
          <w:szCs w:val="28"/>
        </w:rPr>
        <w:lastRenderedPageBreak/>
        <w:t>ТЕРМИНЫ И ОПРЕДЕЛЕНИЯ</w:t>
      </w:r>
      <w:bookmarkEnd w:id="5"/>
    </w:p>
    <w:p w:rsidR="00114357" w:rsidRPr="00114357" w:rsidRDefault="00114357" w:rsidP="00114357"/>
    <w:p w:rsidR="00753A93" w:rsidRPr="00F07EFD" w:rsidRDefault="00753A93" w:rsidP="00753A93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4785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настоящем</w:t>
      </w:r>
      <w:r w:rsidRPr="00F07E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отчете применяются следующие термины с соответствующими определениями:</w:t>
      </w:r>
    </w:p>
    <w:tbl>
      <w:tblPr>
        <w:tblW w:w="5111" w:type="pct"/>
        <w:tblInd w:w="-176" w:type="dxa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Look w:val="04A0"/>
      </w:tblPr>
      <w:tblGrid>
        <w:gridCol w:w="2410"/>
        <w:gridCol w:w="7372"/>
      </w:tblGrid>
      <w:tr w:rsidR="00753A93" w:rsidRPr="009B4831" w:rsidTr="005E030A">
        <w:trPr>
          <w:trHeight w:val="20"/>
          <w:tblHeader/>
        </w:trPr>
        <w:tc>
          <w:tcPr>
            <w:tcW w:w="1232" w:type="pct"/>
            <w:shd w:val="clear" w:color="auto" w:fill="F2F2F2"/>
            <w:hideMark/>
          </w:tcPr>
          <w:p w:rsidR="00753A93" w:rsidRPr="009B4831" w:rsidRDefault="00753A93" w:rsidP="005E030A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7C587C"/>
                <w:sz w:val="28"/>
                <w:szCs w:val="28"/>
                <w:lang w:eastAsia="ru-RU"/>
              </w:rPr>
            </w:pPr>
            <w:r w:rsidRPr="009B4831">
              <w:rPr>
                <w:rFonts w:ascii="Times New Roman" w:eastAsia="Times New Roman" w:hAnsi="Times New Roman" w:cs="Times New Roman"/>
                <w:b/>
                <w:bCs/>
                <w:color w:val="7C587C"/>
                <w:sz w:val="28"/>
                <w:szCs w:val="28"/>
                <w:lang w:eastAsia="ru-RU"/>
              </w:rPr>
              <w:t>Термин</w:t>
            </w:r>
          </w:p>
        </w:tc>
        <w:tc>
          <w:tcPr>
            <w:tcW w:w="3768" w:type="pct"/>
            <w:shd w:val="clear" w:color="auto" w:fill="F2F2F2"/>
            <w:hideMark/>
          </w:tcPr>
          <w:p w:rsidR="00753A93" w:rsidRPr="009B4831" w:rsidRDefault="00753A93" w:rsidP="005E030A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firstLine="567"/>
              <w:jc w:val="center"/>
              <w:rPr>
                <w:rFonts w:ascii="Times New Roman" w:eastAsia="Times New Roman" w:hAnsi="Times New Roman" w:cs="Times New Roman"/>
                <w:b/>
                <w:color w:val="7C587C"/>
                <w:sz w:val="28"/>
                <w:szCs w:val="28"/>
                <w:lang w:eastAsia="ru-RU"/>
              </w:rPr>
            </w:pPr>
            <w:r w:rsidRPr="009B4831">
              <w:rPr>
                <w:rFonts w:ascii="Times New Roman" w:eastAsia="Times New Roman" w:hAnsi="Times New Roman" w:cs="Times New Roman"/>
                <w:b/>
                <w:color w:val="7C587C"/>
                <w:sz w:val="28"/>
                <w:szCs w:val="28"/>
                <w:lang w:eastAsia="ru-RU"/>
              </w:rPr>
              <w:t>Определение, толкование</w:t>
            </w:r>
          </w:p>
        </w:tc>
      </w:tr>
      <w:tr w:rsidR="00103B1F" w:rsidRPr="009B4831" w:rsidTr="00764760">
        <w:trPr>
          <w:trHeight w:val="20"/>
          <w:tblHeader/>
        </w:trPr>
        <w:tc>
          <w:tcPr>
            <w:tcW w:w="1232" w:type="pct"/>
            <w:shd w:val="clear" w:color="auto" w:fill="auto"/>
          </w:tcPr>
          <w:p w:rsidR="00103B1F" w:rsidRPr="009B4831" w:rsidRDefault="00103B1F" w:rsidP="002E2081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b/>
                <w:bCs/>
                <w:color w:val="7C587C"/>
                <w:sz w:val="28"/>
                <w:szCs w:val="28"/>
                <w:lang w:eastAsia="ru-RU"/>
              </w:rPr>
            </w:pPr>
            <w:r w:rsidRPr="009B483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Финансовая доступность </w:t>
            </w:r>
          </w:p>
        </w:tc>
        <w:tc>
          <w:tcPr>
            <w:tcW w:w="3768" w:type="pct"/>
            <w:shd w:val="clear" w:color="auto" w:fill="auto"/>
            <w:vAlign w:val="center"/>
          </w:tcPr>
          <w:p w:rsidR="00103B1F" w:rsidRPr="009B4831" w:rsidRDefault="00103B1F" w:rsidP="00E54D79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b/>
                <w:color w:val="7C587C"/>
                <w:sz w:val="28"/>
                <w:szCs w:val="28"/>
                <w:lang w:eastAsia="ru-RU"/>
              </w:rPr>
            </w:pPr>
            <w:r w:rsidRPr="009B483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состояние финансового рынка, при котором </w:t>
            </w:r>
            <w:r w:rsidR="00E54D79" w:rsidRPr="009B483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все </w:t>
            </w:r>
            <w:r w:rsidRPr="009B4831">
              <w:rPr>
                <w:rFonts w:ascii="Times New Roman" w:eastAsia="Calibri" w:hAnsi="Times New Roman" w:cs="Times New Roman"/>
                <w:sz w:val="28"/>
                <w:szCs w:val="28"/>
              </w:rPr>
              <w:t>дееспособное население страны, а также субъекты малого и среднего предпринимательства имеют полноценную возможность получения базового набора финансовых услуг.</w:t>
            </w:r>
          </w:p>
        </w:tc>
      </w:tr>
      <w:tr w:rsidR="00103B1F" w:rsidRPr="009B4831" w:rsidTr="00764760">
        <w:trPr>
          <w:trHeight w:val="948"/>
          <w:tblHeader/>
        </w:trPr>
        <w:tc>
          <w:tcPr>
            <w:tcW w:w="1232" w:type="pct"/>
            <w:shd w:val="clear" w:color="auto" w:fill="auto"/>
          </w:tcPr>
          <w:p w:rsidR="00103B1F" w:rsidRPr="009B4831" w:rsidRDefault="00103B1F" w:rsidP="002E2081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b/>
                <w:bCs/>
                <w:color w:val="7C587C"/>
                <w:sz w:val="28"/>
                <w:szCs w:val="28"/>
                <w:lang w:eastAsia="ru-RU"/>
              </w:rPr>
            </w:pPr>
            <w:r w:rsidRPr="009B4831">
              <w:rPr>
                <w:rFonts w:ascii="Times New Roman" w:eastAsia="Calibri" w:hAnsi="Times New Roman" w:cs="Times New Roman"/>
                <w:sz w:val="28"/>
                <w:szCs w:val="28"/>
              </w:rPr>
              <w:t>Базовый набор финансовых услуг</w:t>
            </w:r>
          </w:p>
        </w:tc>
        <w:tc>
          <w:tcPr>
            <w:tcW w:w="3768" w:type="pct"/>
            <w:shd w:val="clear" w:color="auto" w:fill="auto"/>
            <w:vAlign w:val="center"/>
          </w:tcPr>
          <w:p w:rsidR="00103B1F" w:rsidRPr="009B4831" w:rsidRDefault="00103B1F" w:rsidP="002E2081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b/>
                <w:color w:val="7C587C"/>
                <w:sz w:val="28"/>
                <w:szCs w:val="28"/>
                <w:lang w:eastAsia="ru-RU"/>
              </w:rPr>
            </w:pPr>
            <w:r w:rsidRPr="009B4831">
              <w:rPr>
                <w:rFonts w:ascii="Times New Roman" w:eastAsia="Calibri" w:hAnsi="Times New Roman" w:cs="Times New Roman"/>
                <w:sz w:val="28"/>
                <w:szCs w:val="28"/>
              </w:rPr>
              <w:t>услуги, оказываемые финансовыми организациями в соответствии с законодательством Российской Федерации, включающие услуги страхования, кредитования, по формированию вкладов/сбережений, а также платежные услуги.</w:t>
            </w:r>
          </w:p>
        </w:tc>
      </w:tr>
      <w:tr w:rsidR="00103B1F" w:rsidRPr="009B4831" w:rsidTr="005E030A">
        <w:trPr>
          <w:trHeight w:val="20"/>
        </w:trPr>
        <w:tc>
          <w:tcPr>
            <w:tcW w:w="1232" w:type="pct"/>
          </w:tcPr>
          <w:p w:rsidR="00103B1F" w:rsidRPr="009B4831" w:rsidRDefault="00103B1F" w:rsidP="00103B1F">
            <w:pPr>
              <w:widowControl w:val="0"/>
              <w:tabs>
                <w:tab w:val="left" w:pos="1843"/>
              </w:tabs>
              <w:spacing w:after="0" w:line="240" w:lineRule="auto"/>
              <w:ind w:left="-108" w:firstLine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B4831">
              <w:rPr>
                <w:rFonts w:ascii="Times New Roman" w:eastAsia="Calibri" w:hAnsi="Times New Roman" w:cs="Times New Roman"/>
                <w:sz w:val="28"/>
                <w:szCs w:val="28"/>
              </w:rPr>
              <w:t>Финансовая организация</w:t>
            </w:r>
          </w:p>
        </w:tc>
        <w:tc>
          <w:tcPr>
            <w:tcW w:w="3768" w:type="pct"/>
            <w:vAlign w:val="center"/>
          </w:tcPr>
          <w:p w:rsidR="00103B1F" w:rsidRPr="009B4831" w:rsidRDefault="00103B1F" w:rsidP="00103B1F">
            <w:pPr>
              <w:widowControl w:val="0"/>
              <w:tabs>
                <w:tab w:val="left" w:pos="1134"/>
              </w:tabs>
              <w:spacing w:after="0" w:line="240" w:lineRule="auto"/>
              <w:ind w:left="-92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gramStart"/>
            <w:r w:rsidRPr="009B4831">
              <w:rPr>
                <w:rFonts w:ascii="Times New Roman" w:eastAsia="Calibri" w:hAnsi="Times New Roman" w:cs="Times New Roman"/>
                <w:sz w:val="28"/>
                <w:szCs w:val="28"/>
              </w:rPr>
              <w:t>юридическое лицо, осуществляющее на основании соответствующей лицензии банковские операции и сделки либо предоставляющее услуги на рынке ценных бумаг, по страхованию или иные услуги финансового характера, а также негосударственный пенсионный фонд, его управляющая компания, управляющая компания паевого инвестиционного фонда, лизинговая компания, кредитный потребительский союз и иная организация, осуществляющая операции и сделки на рынке финансовых услуг</w:t>
            </w:r>
            <w:r w:rsidR="00E54D79" w:rsidRPr="009B4831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proofErr w:type="gramEnd"/>
          </w:p>
        </w:tc>
      </w:tr>
      <w:tr w:rsidR="00103B1F" w:rsidRPr="009B4831" w:rsidTr="005E030A">
        <w:trPr>
          <w:trHeight w:val="20"/>
        </w:trPr>
        <w:tc>
          <w:tcPr>
            <w:tcW w:w="1232" w:type="pct"/>
          </w:tcPr>
          <w:p w:rsidR="00103B1F" w:rsidRPr="009B4831" w:rsidRDefault="00103B1F" w:rsidP="00103B1F">
            <w:pPr>
              <w:widowControl w:val="0"/>
              <w:tabs>
                <w:tab w:val="left" w:pos="1843"/>
              </w:tabs>
              <w:spacing w:after="0" w:line="240" w:lineRule="auto"/>
              <w:ind w:left="-108" w:firstLine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9B4831">
              <w:rPr>
                <w:rFonts w:ascii="Times New Roman" w:eastAsia="Calibri" w:hAnsi="Times New Roman" w:cs="Times New Roman"/>
                <w:sz w:val="28"/>
                <w:szCs w:val="28"/>
              </w:rPr>
              <w:t>Микрофинансовая</w:t>
            </w:r>
            <w:proofErr w:type="spellEnd"/>
            <w:r w:rsidRPr="009B483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организация</w:t>
            </w:r>
          </w:p>
        </w:tc>
        <w:tc>
          <w:tcPr>
            <w:tcW w:w="3768" w:type="pct"/>
            <w:vAlign w:val="center"/>
          </w:tcPr>
          <w:p w:rsidR="00103B1F" w:rsidRPr="009B4831" w:rsidRDefault="00103B1F" w:rsidP="00947854">
            <w:pPr>
              <w:widowControl w:val="0"/>
              <w:tabs>
                <w:tab w:val="left" w:pos="1134"/>
              </w:tabs>
              <w:spacing w:after="0" w:line="240" w:lineRule="auto"/>
              <w:ind w:left="-92" w:firstLine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B483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коммерческая или некоммерческая организация, не являющаяся банком и выдающая займы в соответствии с Федеральным законом от 02.07.2010 № 151-ФЗ «О </w:t>
            </w:r>
            <w:proofErr w:type="spellStart"/>
            <w:r w:rsidRPr="009B4831">
              <w:rPr>
                <w:rFonts w:ascii="Times New Roman" w:eastAsia="Calibri" w:hAnsi="Times New Roman" w:cs="Times New Roman"/>
                <w:sz w:val="28"/>
                <w:szCs w:val="28"/>
              </w:rPr>
              <w:t>микрофинансовой</w:t>
            </w:r>
            <w:proofErr w:type="spellEnd"/>
            <w:r w:rsidRPr="009B483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деятельности и </w:t>
            </w:r>
            <w:proofErr w:type="spellStart"/>
            <w:r w:rsidRPr="009B4831">
              <w:rPr>
                <w:rFonts w:ascii="Times New Roman" w:eastAsia="Calibri" w:hAnsi="Times New Roman" w:cs="Times New Roman"/>
                <w:sz w:val="28"/>
                <w:szCs w:val="28"/>
              </w:rPr>
              <w:t>микрофинансовых</w:t>
            </w:r>
            <w:proofErr w:type="spellEnd"/>
            <w:r w:rsidRPr="009B483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организациях».</w:t>
            </w:r>
          </w:p>
        </w:tc>
      </w:tr>
      <w:tr w:rsidR="00103B1F" w:rsidRPr="009B4831" w:rsidTr="005E030A">
        <w:trPr>
          <w:trHeight w:val="20"/>
        </w:trPr>
        <w:tc>
          <w:tcPr>
            <w:tcW w:w="1232" w:type="pct"/>
          </w:tcPr>
          <w:p w:rsidR="00103B1F" w:rsidRPr="009B4831" w:rsidRDefault="00103B1F" w:rsidP="00103B1F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 w:firstLine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B4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Банкомат</w:t>
            </w:r>
          </w:p>
        </w:tc>
        <w:tc>
          <w:tcPr>
            <w:tcW w:w="3768" w:type="pct"/>
            <w:vAlign w:val="center"/>
          </w:tcPr>
          <w:p w:rsidR="00103B1F" w:rsidRPr="009B4831" w:rsidRDefault="00103B1F" w:rsidP="00E54D79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B4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программно-технический комплекс, предназначенный для автоматизированных выдачи и/или </w:t>
            </w:r>
            <w:r w:rsidR="00E54D79" w:rsidRPr="009B4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приема </w:t>
            </w:r>
            <w:r w:rsidRPr="009B4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наличных денежных </w:t>
            </w:r>
            <w:proofErr w:type="gramStart"/>
            <w:r w:rsidRPr="009B4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средств</w:t>
            </w:r>
            <w:proofErr w:type="gramEnd"/>
            <w:r w:rsidRPr="009B4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как с использованием </w:t>
            </w:r>
            <w:r w:rsidR="00E54D79" w:rsidRPr="009B4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платежных </w:t>
            </w:r>
            <w:r w:rsidRPr="009B4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карт, так и без, а также выполнения других операций, в том числе оплаты товаров и услуг, составления документов, подтверждающих соответствующие операции.</w:t>
            </w:r>
          </w:p>
        </w:tc>
      </w:tr>
      <w:tr w:rsidR="00103B1F" w:rsidRPr="009B4831" w:rsidTr="005E030A">
        <w:trPr>
          <w:trHeight w:val="20"/>
        </w:trPr>
        <w:tc>
          <w:tcPr>
            <w:tcW w:w="1232" w:type="pct"/>
          </w:tcPr>
          <w:p w:rsidR="00103B1F" w:rsidRPr="009B4831" w:rsidRDefault="00103B1F" w:rsidP="00103B1F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 w:firstLine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B4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Брокер</w:t>
            </w:r>
          </w:p>
        </w:tc>
        <w:tc>
          <w:tcPr>
            <w:tcW w:w="3768" w:type="pct"/>
            <w:vAlign w:val="center"/>
          </w:tcPr>
          <w:p w:rsidR="00103B1F" w:rsidRPr="009B4831" w:rsidRDefault="00103B1F" w:rsidP="00103B1F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B483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юридическое или физическое лицо, выполняющее посреднические функции между продавцом и покупателем, между страховщиком и страхователем, между судовладельцем и фрахтователем. Брокер получает вознаграждение в виде комиссионных.</w:t>
            </w:r>
          </w:p>
        </w:tc>
      </w:tr>
    </w:tbl>
    <w:p w:rsidR="006F1762" w:rsidRDefault="006F1762" w:rsidP="006F1762"/>
    <w:p w:rsidR="006F1762" w:rsidRDefault="006F1762" w:rsidP="006F1762"/>
    <w:p w:rsidR="006F1762" w:rsidRDefault="006F1762" w:rsidP="006F1762"/>
    <w:p w:rsidR="00753A93" w:rsidRDefault="00F24826" w:rsidP="00114357">
      <w:pPr>
        <w:pStyle w:val="1"/>
        <w:spacing w:before="0" w:after="0" w:line="240" w:lineRule="auto"/>
        <w:jc w:val="center"/>
        <w:rPr>
          <w:color w:val="auto"/>
          <w:sz w:val="28"/>
          <w:szCs w:val="28"/>
        </w:rPr>
      </w:pPr>
      <w:bookmarkStart w:id="6" w:name="_Toc23957226"/>
      <w:r>
        <w:rPr>
          <w:color w:val="auto"/>
          <w:sz w:val="28"/>
          <w:szCs w:val="28"/>
        </w:rPr>
        <w:lastRenderedPageBreak/>
        <w:t>ОБОЗНАЧЕНИЯ И СОКРАЩЕНИЯ</w:t>
      </w:r>
      <w:bookmarkEnd w:id="6"/>
    </w:p>
    <w:p w:rsidR="00114357" w:rsidRPr="00114357" w:rsidRDefault="00114357" w:rsidP="00114357"/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ook w:val="01E0"/>
      </w:tblPr>
      <w:tblGrid>
        <w:gridCol w:w="4504"/>
        <w:gridCol w:w="5066"/>
      </w:tblGrid>
      <w:tr w:rsidR="00753A93" w:rsidRPr="002C1D59" w:rsidTr="005B6A64">
        <w:tc>
          <w:tcPr>
            <w:tcW w:w="2353" w:type="pct"/>
            <w:tcBorders>
              <w:right w:val="single" w:sz="4" w:space="0" w:color="auto"/>
            </w:tcBorders>
            <w:vAlign w:val="center"/>
          </w:tcPr>
          <w:p w:rsidR="00753A93" w:rsidRPr="002C1D59" w:rsidRDefault="00753A93" w:rsidP="005B6A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94785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РФ</w:t>
            </w:r>
          </w:p>
        </w:tc>
        <w:tc>
          <w:tcPr>
            <w:tcW w:w="2647" w:type="pct"/>
            <w:tcBorders>
              <w:left w:val="single" w:sz="4" w:space="0" w:color="auto"/>
            </w:tcBorders>
            <w:vAlign w:val="center"/>
          </w:tcPr>
          <w:p w:rsidR="00753A93" w:rsidRPr="002C1D59" w:rsidRDefault="00753A93" w:rsidP="005B6A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Российская Федерация</w:t>
            </w:r>
          </w:p>
        </w:tc>
      </w:tr>
      <w:tr w:rsidR="00753A93" w:rsidRPr="002C1D59" w:rsidTr="005B6A64">
        <w:tc>
          <w:tcPr>
            <w:tcW w:w="2353" w:type="pct"/>
            <w:tcBorders>
              <w:right w:val="single" w:sz="4" w:space="0" w:color="auto"/>
            </w:tcBorders>
            <w:vAlign w:val="center"/>
          </w:tcPr>
          <w:p w:rsidR="00753A93" w:rsidRPr="002C1D59" w:rsidRDefault="00753A93" w:rsidP="005B6A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СФО</w:t>
            </w:r>
          </w:p>
        </w:tc>
        <w:tc>
          <w:tcPr>
            <w:tcW w:w="2647" w:type="pct"/>
            <w:tcBorders>
              <w:left w:val="single" w:sz="4" w:space="0" w:color="auto"/>
            </w:tcBorders>
            <w:vAlign w:val="center"/>
          </w:tcPr>
          <w:p w:rsidR="00753A93" w:rsidRPr="002C1D59" w:rsidRDefault="00753A93" w:rsidP="005B6A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Сибирский федеральный округ</w:t>
            </w:r>
          </w:p>
        </w:tc>
      </w:tr>
      <w:tr w:rsidR="00753A93" w:rsidRPr="002C1D59" w:rsidTr="005B6A64">
        <w:tc>
          <w:tcPr>
            <w:tcW w:w="2353" w:type="pct"/>
            <w:tcBorders>
              <w:right w:val="single" w:sz="4" w:space="0" w:color="auto"/>
            </w:tcBorders>
            <w:vAlign w:val="center"/>
          </w:tcPr>
          <w:p w:rsidR="00753A93" w:rsidRPr="002C1D59" w:rsidRDefault="00753A93" w:rsidP="005B6A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НИР</w:t>
            </w:r>
          </w:p>
        </w:tc>
        <w:tc>
          <w:tcPr>
            <w:tcW w:w="2647" w:type="pct"/>
            <w:tcBorders>
              <w:left w:val="single" w:sz="4" w:space="0" w:color="auto"/>
            </w:tcBorders>
            <w:vAlign w:val="center"/>
          </w:tcPr>
          <w:p w:rsidR="00753A93" w:rsidRPr="002C1D59" w:rsidRDefault="00753A93" w:rsidP="005B6A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Научно-исследовательская работа</w:t>
            </w:r>
          </w:p>
        </w:tc>
      </w:tr>
      <w:tr w:rsidR="00753A93" w:rsidRPr="002C1D59" w:rsidTr="005B6A64">
        <w:tc>
          <w:tcPr>
            <w:tcW w:w="2353" w:type="pct"/>
            <w:tcBorders>
              <w:right w:val="single" w:sz="4" w:space="0" w:color="auto"/>
            </w:tcBorders>
            <w:vAlign w:val="center"/>
            <w:hideMark/>
          </w:tcPr>
          <w:p w:rsidR="00753A93" w:rsidRPr="002C1D59" w:rsidRDefault="00753A93" w:rsidP="005B6A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НСО</w:t>
            </w:r>
          </w:p>
        </w:tc>
        <w:tc>
          <w:tcPr>
            <w:tcW w:w="2647" w:type="pct"/>
            <w:tcBorders>
              <w:left w:val="single" w:sz="4" w:space="0" w:color="auto"/>
            </w:tcBorders>
            <w:vAlign w:val="center"/>
            <w:hideMark/>
          </w:tcPr>
          <w:p w:rsidR="00753A93" w:rsidRPr="002C1D59" w:rsidRDefault="00753A93" w:rsidP="005B6A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Новосибирская область</w:t>
            </w:r>
          </w:p>
        </w:tc>
      </w:tr>
      <w:tr w:rsidR="00753A93" w:rsidRPr="00BF2689" w:rsidTr="005B6A64">
        <w:tc>
          <w:tcPr>
            <w:tcW w:w="2353" w:type="pct"/>
            <w:tcBorders>
              <w:right w:val="single" w:sz="4" w:space="0" w:color="auto"/>
            </w:tcBorders>
            <w:vAlign w:val="center"/>
          </w:tcPr>
          <w:p w:rsidR="00753A93" w:rsidRPr="004F1B18" w:rsidRDefault="00753A93" w:rsidP="005B6A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МО</w:t>
            </w:r>
          </w:p>
        </w:tc>
        <w:tc>
          <w:tcPr>
            <w:tcW w:w="2647" w:type="pct"/>
            <w:tcBorders>
              <w:left w:val="single" w:sz="4" w:space="0" w:color="auto"/>
            </w:tcBorders>
            <w:vAlign w:val="center"/>
          </w:tcPr>
          <w:p w:rsidR="00753A93" w:rsidRPr="00BF2689" w:rsidRDefault="00753A93" w:rsidP="005B6A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Муниципальные образования</w:t>
            </w:r>
          </w:p>
        </w:tc>
      </w:tr>
      <w:tr w:rsidR="00753A93" w:rsidRPr="00BF2689" w:rsidTr="005B6A64">
        <w:tc>
          <w:tcPr>
            <w:tcW w:w="2353" w:type="pct"/>
            <w:tcBorders>
              <w:right w:val="single" w:sz="4" w:space="0" w:color="auto"/>
            </w:tcBorders>
            <w:vAlign w:val="center"/>
          </w:tcPr>
          <w:p w:rsidR="00753A93" w:rsidRPr="00D10489" w:rsidRDefault="00753A93" w:rsidP="005B6A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МР</w:t>
            </w:r>
          </w:p>
        </w:tc>
        <w:tc>
          <w:tcPr>
            <w:tcW w:w="2647" w:type="pct"/>
            <w:tcBorders>
              <w:left w:val="single" w:sz="4" w:space="0" w:color="auto"/>
            </w:tcBorders>
            <w:vAlign w:val="center"/>
          </w:tcPr>
          <w:p w:rsidR="00753A93" w:rsidRDefault="00753A93" w:rsidP="005B6A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Муниципальный район</w:t>
            </w:r>
          </w:p>
        </w:tc>
      </w:tr>
      <w:tr w:rsidR="00753A93" w:rsidRPr="00BF2689" w:rsidTr="005B6A64">
        <w:tc>
          <w:tcPr>
            <w:tcW w:w="2353" w:type="pct"/>
            <w:tcBorders>
              <w:right w:val="single" w:sz="4" w:space="0" w:color="auto"/>
            </w:tcBorders>
            <w:vAlign w:val="center"/>
          </w:tcPr>
          <w:p w:rsidR="00753A93" w:rsidRPr="00D10489" w:rsidRDefault="00753A93" w:rsidP="005B6A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ПГТ</w:t>
            </w:r>
          </w:p>
        </w:tc>
        <w:tc>
          <w:tcPr>
            <w:tcW w:w="2647" w:type="pct"/>
            <w:tcBorders>
              <w:left w:val="single" w:sz="4" w:space="0" w:color="auto"/>
            </w:tcBorders>
            <w:vAlign w:val="center"/>
          </w:tcPr>
          <w:p w:rsidR="00753A93" w:rsidRDefault="00753A93" w:rsidP="005B6A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Поселок городского типа</w:t>
            </w:r>
          </w:p>
        </w:tc>
      </w:tr>
      <w:tr w:rsidR="00753A93" w:rsidRPr="00BF2689" w:rsidTr="005B6A64">
        <w:tc>
          <w:tcPr>
            <w:tcW w:w="2353" w:type="pct"/>
            <w:tcBorders>
              <w:right w:val="single" w:sz="4" w:space="0" w:color="auto"/>
            </w:tcBorders>
            <w:vAlign w:val="center"/>
          </w:tcPr>
          <w:p w:rsidR="00753A93" w:rsidRPr="008819B3" w:rsidRDefault="00753A93" w:rsidP="005B6A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819B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</w:t>
            </w:r>
            <w:proofErr w:type="gramEnd"/>
            <w:r w:rsidRPr="008819B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</w:t>
            </w:r>
            <w:r w:rsidRPr="008819B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ab/>
            </w:r>
          </w:p>
        </w:tc>
        <w:tc>
          <w:tcPr>
            <w:tcW w:w="2647" w:type="pct"/>
            <w:tcBorders>
              <w:left w:val="single" w:sz="4" w:space="0" w:color="auto"/>
            </w:tcBorders>
            <w:vAlign w:val="center"/>
          </w:tcPr>
          <w:p w:rsidR="00753A93" w:rsidRPr="008819B3" w:rsidRDefault="00753A93" w:rsidP="005B6A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819B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Город; год</w:t>
            </w:r>
          </w:p>
        </w:tc>
      </w:tr>
      <w:tr w:rsidR="00753A93" w:rsidRPr="00BF2689" w:rsidTr="005B6A64">
        <w:tc>
          <w:tcPr>
            <w:tcW w:w="2353" w:type="pct"/>
            <w:tcBorders>
              <w:right w:val="single" w:sz="4" w:space="0" w:color="auto"/>
            </w:tcBorders>
            <w:vAlign w:val="center"/>
          </w:tcPr>
          <w:p w:rsidR="00753A93" w:rsidRPr="008819B3" w:rsidRDefault="00753A93" w:rsidP="005B6A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819B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р.</w:t>
            </w:r>
            <w:r w:rsidR="00E54D7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819B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п.</w:t>
            </w:r>
            <w:r w:rsidRPr="008819B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ab/>
            </w:r>
          </w:p>
        </w:tc>
        <w:tc>
          <w:tcPr>
            <w:tcW w:w="2647" w:type="pct"/>
            <w:tcBorders>
              <w:left w:val="single" w:sz="4" w:space="0" w:color="auto"/>
            </w:tcBorders>
            <w:vAlign w:val="center"/>
          </w:tcPr>
          <w:p w:rsidR="00753A93" w:rsidRPr="008819B3" w:rsidRDefault="00753A93" w:rsidP="005B6A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819B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Рабочий поселок</w:t>
            </w:r>
          </w:p>
        </w:tc>
      </w:tr>
      <w:tr w:rsidR="00A96188" w:rsidRPr="00BF2689" w:rsidTr="005B6A64">
        <w:tc>
          <w:tcPr>
            <w:tcW w:w="2353" w:type="pct"/>
            <w:tcBorders>
              <w:right w:val="single" w:sz="4" w:space="0" w:color="auto"/>
            </w:tcBorders>
            <w:vAlign w:val="center"/>
          </w:tcPr>
          <w:p w:rsidR="00A96188" w:rsidRPr="008819B3" w:rsidRDefault="00A96188" w:rsidP="005B6A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ФО</w:t>
            </w:r>
          </w:p>
        </w:tc>
        <w:tc>
          <w:tcPr>
            <w:tcW w:w="2647" w:type="pct"/>
            <w:tcBorders>
              <w:left w:val="single" w:sz="4" w:space="0" w:color="auto"/>
            </w:tcBorders>
            <w:vAlign w:val="center"/>
          </w:tcPr>
          <w:p w:rsidR="00A96188" w:rsidRPr="008819B3" w:rsidRDefault="00A96188" w:rsidP="005B6A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Финансовые организации</w:t>
            </w:r>
          </w:p>
        </w:tc>
      </w:tr>
    </w:tbl>
    <w:p w:rsidR="00D763EE" w:rsidRDefault="00D763EE">
      <w:pPr>
        <w:spacing w:after="160"/>
        <w:ind w:firstLine="0"/>
      </w:pPr>
    </w:p>
    <w:p w:rsidR="007E24E8" w:rsidRDefault="007E24E8">
      <w:pPr>
        <w:spacing w:after="160"/>
        <w:ind w:firstLine="0"/>
        <w:rPr>
          <w:rFonts w:asciiTheme="majorHAnsi" w:eastAsiaTheme="majorEastAsia" w:hAnsiTheme="majorHAnsi" w:cstheme="majorBidi"/>
          <w:b/>
          <w:caps/>
          <w:sz w:val="28"/>
          <w:szCs w:val="28"/>
        </w:rPr>
      </w:pPr>
      <w:bookmarkStart w:id="7" w:name="_Toc23957227"/>
      <w:r>
        <w:rPr>
          <w:sz w:val="28"/>
          <w:szCs w:val="28"/>
        </w:rPr>
        <w:br w:type="page"/>
      </w:r>
    </w:p>
    <w:p w:rsidR="00D763EE" w:rsidRDefault="00D763EE" w:rsidP="00114357">
      <w:pPr>
        <w:pStyle w:val="1"/>
        <w:spacing w:before="0" w:after="0" w:line="240" w:lineRule="auto"/>
        <w:jc w:val="center"/>
        <w:rPr>
          <w:color w:val="auto"/>
          <w:sz w:val="28"/>
          <w:szCs w:val="28"/>
        </w:rPr>
      </w:pPr>
      <w:r w:rsidRPr="00114357">
        <w:rPr>
          <w:color w:val="auto"/>
          <w:sz w:val="28"/>
          <w:szCs w:val="28"/>
        </w:rPr>
        <w:lastRenderedPageBreak/>
        <w:t>В</w:t>
      </w:r>
      <w:r w:rsidR="00F24826">
        <w:rPr>
          <w:color w:val="auto"/>
          <w:sz w:val="28"/>
          <w:szCs w:val="28"/>
        </w:rPr>
        <w:t>ВЕДЕНИЕ</w:t>
      </w:r>
      <w:bookmarkEnd w:id="7"/>
    </w:p>
    <w:p w:rsidR="00114357" w:rsidRPr="00114357" w:rsidRDefault="00114357" w:rsidP="00114357"/>
    <w:p w:rsidR="00740CED" w:rsidRPr="00764760" w:rsidRDefault="00740CED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 xml:space="preserve">Функционирование финансового рынка, рост экономических показателей финансовых организаций зависит от уровня лояльности клиентов. На формирование у клиентов лояльности к финансовой организации оказывает влияние множество факторов и в первую очередь </w:t>
      </w:r>
      <w:r w:rsidR="00A32696" w:rsidRPr="00764760">
        <w:rPr>
          <w:sz w:val="28"/>
          <w:szCs w:val="28"/>
        </w:rPr>
        <w:t xml:space="preserve">– </w:t>
      </w:r>
      <w:r w:rsidRPr="00764760">
        <w:rPr>
          <w:sz w:val="28"/>
          <w:szCs w:val="28"/>
        </w:rPr>
        <w:t>удовлетворенность различными аспектами сотрудничества, которая служит целесообразным условием для формирования лояльности и основой для формирования стандартов качества предоставления финансовых услуг.</w:t>
      </w:r>
    </w:p>
    <w:p w:rsidR="00740CED" w:rsidRPr="00764760" w:rsidRDefault="00740CED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>Взаимодействуя с различными финансовыми организациями, потребители мало выражают свое недовольство, так как не ознакомлены с законодательными актами и не информированы о деятельности правозащитных организаций на рынке финансовых услуг</w:t>
      </w:r>
      <w:r w:rsidR="00C20258" w:rsidRPr="00764760">
        <w:rPr>
          <w:rStyle w:val="aff"/>
          <w:sz w:val="28"/>
          <w:szCs w:val="28"/>
        </w:rPr>
        <w:footnoteReference w:id="1"/>
      </w:r>
      <w:r w:rsidRPr="00764760">
        <w:rPr>
          <w:sz w:val="28"/>
          <w:szCs w:val="28"/>
        </w:rPr>
        <w:t>, они обеспокоены безопасностью и прозрачностью финансовых процедур. Следует учитывать, что даже информированный и знающий человек иногда просто не считает нужным жаловаться и указывать на низкий уровень качества предоставления услуг, так как не чувствует уверенности в защите своих прав. Поэтому неформальный канал выражения недовольства является ключевым для российского потребителя.</w:t>
      </w:r>
    </w:p>
    <w:p w:rsidR="00740CED" w:rsidRPr="00764760" w:rsidRDefault="00740CED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 xml:space="preserve">Выяснение уровня удовлетворенности и причин возможного недовольства выступает первым шагом к налаживанию взаимодействия между субъектами финансового рынка. </w:t>
      </w:r>
      <w:proofErr w:type="gramStart"/>
      <w:r w:rsidRPr="00764760">
        <w:rPr>
          <w:sz w:val="28"/>
          <w:szCs w:val="28"/>
        </w:rPr>
        <w:t>Отвечая на потребности потребителей, клиентов финансовых услуг, финансовые организации действуют не только на благо самих клиентов, но и увеличивают собственную прибыль, уменьшая издержки на привлечение новых потребителей.</w:t>
      </w:r>
      <w:proofErr w:type="gramEnd"/>
    </w:p>
    <w:p w:rsidR="00D763EE" w:rsidRPr="00764760" w:rsidRDefault="00740CED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 xml:space="preserve">Актуальность определения уровня удовлетворенности деятельностью финансовых организаций поможет </w:t>
      </w:r>
      <w:r w:rsidR="008D27C7" w:rsidRPr="00764760">
        <w:rPr>
          <w:sz w:val="28"/>
          <w:szCs w:val="28"/>
        </w:rPr>
        <w:t xml:space="preserve">выявить </w:t>
      </w:r>
      <w:r w:rsidRPr="00764760">
        <w:rPr>
          <w:sz w:val="28"/>
          <w:szCs w:val="28"/>
        </w:rPr>
        <w:t>возможные пробелы механизма предоставления услуг, аспекты, которые не удовлетворяют потребностям потребителей: доступность для всех категорий населения, оптимальная цена и широкий выбор услуг, определение проблемных категорий населения и трудностей, с которыми они сталкиваются при получении финансовых услуг. Указанные аспекты способствуют поиску оптимального соотношения, чтобы продукт нашел своего потребителя.</w:t>
      </w:r>
    </w:p>
    <w:p w:rsidR="00F612DD" w:rsidRPr="00764760" w:rsidRDefault="00F612DD" w:rsidP="00764760">
      <w:pPr>
        <w:shd w:val="clear" w:color="auto" w:fill="FFFFFF" w:themeFill="background1"/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>Далее в тексте отчета при интерпретации значений показателей используется следующая шкала:</w:t>
      </w:r>
    </w:p>
    <w:p w:rsidR="00F612DD" w:rsidRPr="00764760" w:rsidRDefault="00F612DD" w:rsidP="00764760">
      <w:pPr>
        <w:pStyle w:val="af9"/>
        <w:numPr>
          <w:ilvl w:val="0"/>
          <w:numId w:val="11"/>
        </w:numPr>
        <w:shd w:val="clear" w:color="auto" w:fill="FFFFFF" w:themeFill="background1"/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>75,0% и более – высокий уровень</w:t>
      </w:r>
      <w:r w:rsidR="0009042D">
        <w:rPr>
          <w:sz w:val="28"/>
          <w:szCs w:val="28"/>
        </w:rPr>
        <w:t>;</w:t>
      </w:r>
      <w:r w:rsidR="0009042D" w:rsidRPr="00764760">
        <w:rPr>
          <w:sz w:val="28"/>
          <w:szCs w:val="28"/>
        </w:rPr>
        <w:t xml:space="preserve"> </w:t>
      </w:r>
    </w:p>
    <w:p w:rsidR="00F612DD" w:rsidRPr="00764760" w:rsidRDefault="00F612DD" w:rsidP="00764760">
      <w:pPr>
        <w:pStyle w:val="af9"/>
        <w:numPr>
          <w:ilvl w:val="0"/>
          <w:numId w:val="11"/>
        </w:numPr>
        <w:shd w:val="clear" w:color="auto" w:fill="FFFFFF" w:themeFill="background1"/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>50–74,9% – средний уровень</w:t>
      </w:r>
      <w:r w:rsidR="0009042D">
        <w:rPr>
          <w:sz w:val="28"/>
          <w:szCs w:val="28"/>
        </w:rPr>
        <w:t>;</w:t>
      </w:r>
    </w:p>
    <w:p w:rsidR="00F612DD" w:rsidRPr="00764760" w:rsidRDefault="00F612DD" w:rsidP="00764760">
      <w:pPr>
        <w:pStyle w:val="af9"/>
        <w:numPr>
          <w:ilvl w:val="0"/>
          <w:numId w:val="11"/>
        </w:numPr>
        <w:shd w:val="clear" w:color="auto" w:fill="FFFFFF" w:themeFill="background1"/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>49,9% и менее – низкий уровень.</w:t>
      </w:r>
    </w:p>
    <w:p w:rsidR="00D763EE" w:rsidRDefault="00D763EE" w:rsidP="00D763EE"/>
    <w:p w:rsidR="00D763EE" w:rsidRDefault="00D763EE">
      <w:pPr>
        <w:spacing w:after="160"/>
        <w:ind w:firstLine="0"/>
      </w:pPr>
      <w:r>
        <w:br w:type="page"/>
      </w:r>
    </w:p>
    <w:p w:rsidR="00D763EE" w:rsidRDefault="00F24826" w:rsidP="00F24826">
      <w:pPr>
        <w:pStyle w:val="1"/>
        <w:spacing w:before="0" w:after="0" w:line="240" w:lineRule="auto"/>
        <w:ind w:left="1080"/>
        <w:jc w:val="center"/>
        <w:rPr>
          <w:color w:val="auto"/>
        </w:rPr>
      </w:pPr>
      <w:bookmarkStart w:id="8" w:name="_Toc23957228"/>
      <w:r>
        <w:rPr>
          <w:color w:val="auto"/>
        </w:rPr>
        <w:lastRenderedPageBreak/>
        <w:t xml:space="preserve">РАЗДЕЛ 1. </w:t>
      </w:r>
      <w:r w:rsidRPr="00F24826">
        <w:rPr>
          <w:color w:val="auto"/>
        </w:rPr>
        <w:t>СТРУКТУРА ВОСТРЕБОВАННОСТИ УСЛУГ ФИНАНСОВЫХ ОРГАНИЗАЦИЙ</w:t>
      </w:r>
      <w:r w:rsidR="00D763EE" w:rsidRPr="00114357">
        <w:rPr>
          <w:color w:val="auto"/>
        </w:rPr>
        <w:t xml:space="preserve"> (ПОКАЗАТЕЛЬ 43)</w:t>
      </w:r>
      <w:bookmarkEnd w:id="8"/>
    </w:p>
    <w:p w:rsidR="00114357" w:rsidRPr="00114357" w:rsidRDefault="00114357" w:rsidP="00114357"/>
    <w:p w:rsidR="00760E12" w:rsidRPr="00764760" w:rsidRDefault="00760E12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 xml:space="preserve">Для определения структуры востребованности услуг финансовых организаций среди жителей Новосибирской области респондентам был задан вопрос: </w:t>
      </w:r>
      <w:r w:rsidRPr="00764760">
        <w:rPr>
          <w:i/>
          <w:sz w:val="28"/>
          <w:szCs w:val="28"/>
        </w:rPr>
        <w:t>«</w:t>
      </w:r>
      <w:proofErr w:type="gramStart"/>
      <w:r w:rsidRPr="00764760">
        <w:rPr>
          <w:i/>
          <w:sz w:val="28"/>
          <w:szCs w:val="28"/>
        </w:rPr>
        <w:t>Услугами</w:t>
      </w:r>
      <w:proofErr w:type="gramEnd"/>
      <w:r w:rsidRPr="00764760">
        <w:rPr>
          <w:i/>
          <w:sz w:val="28"/>
          <w:szCs w:val="28"/>
        </w:rPr>
        <w:t xml:space="preserve"> каких финансовых организаций Вы пользуетесь?»</w:t>
      </w:r>
      <w:r w:rsidRPr="00764760">
        <w:rPr>
          <w:sz w:val="28"/>
          <w:szCs w:val="28"/>
        </w:rPr>
        <w:t xml:space="preserve"> (можно было выбрать несколько вариантов ответа).</w:t>
      </w:r>
    </w:p>
    <w:p w:rsidR="00FF1B08" w:rsidRPr="00764760" w:rsidRDefault="00A4510D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>Самыми</w:t>
      </w:r>
      <w:r w:rsidR="00EB4343" w:rsidRPr="00764760">
        <w:rPr>
          <w:sz w:val="28"/>
          <w:szCs w:val="28"/>
        </w:rPr>
        <w:t xml:space="preserve"> востребованными финансовыми организациями, </w:t>
      </w:r>
      <w:r w:rsidR="00FF1B08" w:rsidRPr="00764760">
        <w:rPr>
          <w:sz w:val="28"/>
          <w:szCs w:val="28"/>
        </w:rPr>
        <w:t>которыми</w:t>
      </w:r>
      <w:r w:rsidR="00EB4343" w:rsidRPr="00764760">
        <w:rPr>
          <w:sz w:val="28"/>
          <w:szCs w:val="28"/>
        </w:rPr>
        <w:t xml:space="preserve"> </w:t>
      </w:r>
      <w:r w:rsidR="00FF1B08" w:rsidRPr="00764760">
        <w:rPr>
          <w:sz w:val="28"/>
          <w:szCs w:val="28"/>
        </w:rPr>
        <w:t xml:space="preserve">пользуются </w:t>
      </w:r>
      <w:r w:rsidR="00EB4343" w:rsidRPr="00764760">
        <w:rPr>
          <w:sz w:val="28"/>
          <w:szCs w:val="28"/>
        </w:rPr>
        <w:t>потребители товаров, работ и услуг</w:t>
      </w:r>
      <w:r w:rsidR="00FF1B08" w:rsidRPr="00764760">
        <w:rPr>
          <w:sz w:val="28"/>
          <w:szCs w:val="28"/>
        </w:rPr>
        <w:t xml:space="preserve"> Новосибирской области </w:t>
      </w:r>
      <w:r w:rsidRPr="00764760">
        <w:rPr>
          <w:sz w:val="28"/>
          <w:szCs w:val="28"/>
        </w:rPr>
        <w:t>(</w:t>
      </w:r>
      <w:proofErr w:type="gramStart"/>
      <w:r w:rsidRPr="00764760">
        <w:rPr>
          <w:sz w:val="28"/>
          <w:szCs w:val="28"/>
        </w:rPr>
        <w:t>см</w:t>
      </w:r>
      <w:proofErr w:type="gramEnd"/>
      <w:r w:rsidRPr="00764760">
        <w:rPr>
          <w:sz w:val="28"/>
          <w:szCs w:val="28"/>
        </w:rPr>
        <w:t xml:space="preserve">. диаграмму 1.1) </w:t>
      </w:r>
      <w:r w:rsidR="00FF1B08" w:rsidRPr="00764760">
        <w:rPr>
          <w:sz w:val="28"/>
          <w:szCs w:val="28"/>
        </w:rPr>
        <w:t>являю</w:t>
      </w:r>
      <w:r w:rsidR="00EB4343" w:rsidRPr="00764760">
        <w:rPr>
          <w:sz w:val="28"/>
          <w:szCs w:val="28"/>
        </w:rPr>
        <w:t>тся</w:t>
      </w:r>
      <w:r w:rsidR="008325C4" w:rsidRPr="00764760">
        <w:rPr>
          <w:sz w:val="28"/>
          <w:szCs w:val="28"/>
        </w:rPr>
        <w:t xml:space="preserve"> банки</w:t>
      </w:r>
      <w:r w:rsidR="00FF1B08" w:rsidRPr="00764760">
        <w:rPr>
          <w:sz w:val="28"/>
          <w:szCs w:val="28"/>
        </w:rPr>
        <w:t xml:space="preserve"> (</w:t>
      </w:r>
      <w:r w:rsidR="008325C4" w:rsidRPr="00764760">
        <w:rPr>
          <w:sz w:val="28"/>
          <w:szCs w:val="28"/>
        </w:rPr>
        <w:t>91,</w:t>
      </w:r>
      <w:r w:rsidR="00FF1B08" w:rsidRPr="00764760">
        <w:rPr>
          <w:sz w:val="28"/>
          <w:szCs w:val="28"/>
        </w:rPr>
        <w:t>4%)</w:t>
      </w:r>
      <w:r w:rsidR="008325C4" w:rsidRPr="00764760">
        <w:rPr>
          <w:sz w:val="28"/>
          <w:szCs w:val="28"/>
        </w:rPr>
        <w:t xml:space="preserve">. </w:t>
      </w:r>
    </w:p>
    <w:p w:rsidR="008E5953" w:rsidRPr="00764760" w:rsidRDefault="00517EB2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 xml:space="preserve">Треть респондентов </w:t>
      </w:r>
      <w:r w:rsidR="008E5953" w:rsidRPr="00764760">
        <w:rPr>
          <w:sz w:val="28"/>
          <w:szCs w:val="28"/>
        </w:rPr>
        <w:t xml:space="preserve">(31,8%) </w:t>
      </w:r>
      <w:r w:rsidR="00760E12" w:rsidRPr="00764760">
        <w:rPr>
          <w:sz w:val="28"/>
          <w:szCs w:val="28"/>
        </w:rPr>
        <w:t xml:space="preserve">пользуется </w:t>
      </w:r>
      <w:r w:rsidR="008E5953" w:rsidRPr="00764760">
        <w:rPr>
          <w:sz w:val="28"/>
          <w:szCs w:val="28"/>
        </w:rPr>
        <w:t>услугами страховых организаций</w:t>
      </w:r>
      <w:r w:rsidR="00FF1B08" w:rsidRPr="00764760">
        <w:rPr>
          <w:sz w:val="28"/>
          <w:szCs w:val="28"/>
        </w:rPr>
        <w:t xml:space="preserve"> и </w:t>
      </w:r>
      <w:r w:rsidR="008E5953" w:rsidRPr="00764760">
        <w:rPr>
          <w:sz w:val="28"/>
          <w:szCs w:val="28"/>
        </w:rPr>
        <w:t xml:space="preserve">16,3% услугами негосударственных пенсионных фондов. </w:t>
      </w:r>
    </w:p>
    <w:p w:rsidR="0088637D" w:rsidRPr="00764760" w:rsidRDefault="00FF1B08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>Менее 5% опрошенных</w:t>
      </w:r>
      <w:r w:rsidR="008E5953" w:rsidRPr="00764760">
        <w:rPr>
          <w:sz w:val="28"/>
          <w:szCs w:val="28"/>
        </w:rPr>
        <w:t xml:space="preserve"> пользуются услугами </w:t>
      </w:r>
      <w:proofErr w:type="spellStart"/>
      <w:r w:rsidR="008E5953" w:rsidRPr="00764760">
        <w:rPr>
          <w:sz w:val="28"/>
          <w:szCs w:val="28"/>
        </w:rPr>
        <w:t>микрофинансовых</w:t>
      </w:r>
      <w:proofErr w:type="spellEnd"/>
      <w:r w:rsidR="008E5953" w:rsidRPr="00764760">
        <w:rPr>
          <w:sz w:val="28"/>
          <w:szCs w:val="28"/>
        </w:rPr>
        <w:t xml:space="preserve"> организаций </w:t>
      </w:r>
      <w:r w:rsidRPr="00764760">
        <w:rPr>
          <w:sz w:val="28"/>
          <w:szCs w:val="28"/>
        </w:rPr>
        <w:t>(</w:t>
      </w:r>
      <w:r w:rsidR="008E5953" w:rsidRPr="00764760">
        <w:rPr>
          <w:sz w:val="28"/>
          <w:szCs w:val="28"/>
        </w:rPr>
        <w:t>4,2%</w:t>
      </w:r>
      <w:r w:rsidRPr="00764760">
        <w:rPr>
          <w:sz w:val="28"/>
          <w:szCs w:val="28"/>
        </w:rPr>
        <w:t>) и</w:t>
      </w:r>
      <w:r w:rsidR="008E5953" w:rsidRPr="00764760">
        <w:rPr>
          <w:sz w:val="28"/>
          <w:szCs w:val="28"/>
        </w:rPr>
        <w:t xml:space="preserve"> услуг</w:t>
      </w:r>
      <w:r w:rsidRPr="00764760">
        <w:rPr>
          <w:sz w:val="28"/>
          <w:szCs w:val="28"/>
        </w:rPr>
        <w:t>ами</w:t>
      </w:r>
      <w:r w:rsidR="008E5953" w:rsidRPr="00764760">
        <w:rPr>
          <w:sz w:val="28"/>
          <w:szCs w:val="28"/>
        </w:rPr>
        <w:t xml:space="preserve"> брокеров (2,3%). </w:t>
      </w:r>
      <w:r w:rsidR="00AD2B72" w:rsidRPr="00764760">
        <w:rPr>
          <w:sz w:val="28"/>
          <w:szCs w:val="28"/>
        </w:rPr>
        <w:t>Не пользуются услугами финансовых организаций 8,1% опрошенных.</w:t>
      </w:r>
    </w:p>
    <w:p w:rsidR="0088637D" w:rsidRDefault="00B30CDA" w:rsidP="00ED1184">
      <w:pPr>
        <w:spacing w:line="360" w:lineRule="auto"/>
      </w:pPr>
      <w:r w:rsidRPr="00B30CDA">
        <w:rPr>
          <w:noProof/>
          <w:lang w:eastAsia="ru-RU"/>
        </w:rPr>
        <w:drawing>
          <wp:inline distT="0" distB="0" distL="0" distR="0">
            <wp:extent cx="5883965" cy="2814762"/>
            <wp:effectExtent l="19050" t="0" r="2485" b="0"/>
            <wp:docPr id="3" name="Диаграмма 5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88637D" w:rsidRDefault="0088637D" w:rsidP="00D763EE"/>
    <w:p w:rsidR="00EB4343" w:rsidRPr="002B6AF0" w:rsidRDefault="00852E2B" w:rsidP="00764760">
      <w:pPr>
        <w:spacing w:after="0" w:line="240" w:lineRule="auto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1</w:t>
      </w:r>
      <w:r w:rsidRPr="00CD3A1D">
        <w:rPr>
          <w:rFonts w:eastAsia="Calibri"/>
          <w:szCs w:val="24"/>
        </w:rPr>
        <w:t>.</w:t>
      </w:r>
      <w:r>
        <w:rPr>
          <w:rFonts w:eastAsia="Calibri"/>
          <w:szCs w:val="24"/>
        </w:rPr>
        <w:t>1</w:t>
      </w:r>
      <w:r w:rsidR="005E40EA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>
        <w:rPr>
          <w:rFonts w:eastAsia="Calibri"/>
          <w:b/>
          <w:szCs w:val="24"/>
        </w:rPr>
        <w:t xml:space="preserve">Структура </w:t>
      </w:r>
      <w:r w:rsidRPr="00852E2B">
        <w:rPr>
          <w:b/>
        </w:rPr>
        <w:t>востребованности услуг финансовых организаций</w:t>
      </w:r>
      <w:r>
        <w:rPr>
          <w:rFonts w:eastAsia="Calibri"/>
          <w:b/>
          <w:szCs w:val="24"/>
        </w:rPr>
        <w:t xml:space="preserve">, </w:t>
      </w:r>
      <w:r w:rsidRPr="00CD3A1D">
        <w:rPr>
          <w:rFonts w:eastAsia="Calibri"/>
          <w:b/>
          <w:szCs w:val="24"/>
        </w:rPr>
        <w:t xml:space="preserve">% от числа </w:t>
      </w:r>
      <w:r>
        <w:rPr>
          <w:rFonts w:eastAsia="Calibri"/>
          <w:b/>
          <w:szCs w:val="24"/>
        </w:rPr>
        <w:t>опрошенных</w:t>
      </w:r>
    </w:p>
    <w:p w:rsidR="00764760" w:rsidRDefault="00764760" w:rsidP="00764760">
      <w:pPr>
        <w:spacing w:after="0" w:line="240" w:lineRule="auto"/>
        <w:ind w:firstLine="709"/>
        <w:jc w:val="both"/>
        <w:rPr>
          <w:sz w:val="28"/>
          <w:szCs w:val="28"/>
        </w:rPr>
      </w:pPr>
    </w:p>
    <w:p w:rsidR="0088637D" w:rsidRPr="00764760" w:rsidRDefault="00F27E06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 xml:space="preserve">Реже </w:t>
      </w:r>
      <w:r w:rsidR="00D33C4F" w:rsidRPr="00764760">
        <w:rPr>
          <w:sz w:val="28"/>
          <w:szCs w:val="28"/>
        </w:rPr>
        <w:t xml:space="preserve">остальных групп населения </w:t>
      </w:r>
      <w:r w:rsidRPr="00764760">
        <w:rPr>
          <w:sz w:val="28"/>
          <w:szCs w:val="28"/>
        </w:rPr>
        <w:t xml:space="preserve">услугами банков </w:t>
      </w:r>
      <w:r w:rsidR="002E37B7" w:rsidRPr="00764760">
        <w:rPr>
          <w:sz w:val="28"/>
          <w:szCs w:val="28"/>
        </w:rPr>
        <w:t xml:space="preserve">пользуются учащиеся, студенты (78%), </w:t>
      </w:r>
      <w:r w:rsidRPr="00764760">
        <w:rPr>
          <w:sz w:val="28"/>
          <w:szCs w:val="28"/>
        </w:rPr>
        <w:t xml:space="preserve">респонденты </w:t>
      </w:r>
      <w:r w:rsidR="000E583D" w:rsidRPr="00764760">
        <w:rPr>
          <w:sz w:val="28"/>
          <w:szCs w:val="28"/>
        </w:rPr>
        <w:t>с общим</w:t>
      </w:r>
      <w:r w:rsidR="002E37B7" w:rsidRPr="00764760">
        <w:rPr>
          <w:sz w:val="28"/>
          <w:szCs w:val="28"/>
        </w:rPr>
        <w:t xml:space="preserve"> образование</w:t>
      </w:r>
      <w:r w:rsidR="000E583D" w:rsidRPr="00764760">
        <w:rPr>
          <w:sz w:val="28"/>
          <w:szCs w:val="28"/>
        </w:rPr>
        <w:t>м</w:t>
      </w:r>
      <w:r w:rsidR="002E37B7" w:rsidRPr="00764760">
        <w:rPr>
          <w:sz w:val="28"/>
          <w:szCs w:val="28"/>
        </w:rPr>
        <w:t xml:space="preserve"> (76,7%), жители сел, деревень и других сельских поселений (78,3%).</w:t>
      </w:r>
    </w:p>
    <w:p w:rsidR="00D33C4F" w:rsidRPr="00764760" w:rsidRDefault="002D37EF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 xml:space="preserve">В разрезе территорий Новосибирской области </w:t>
      </w:r>
      <w:r w:rsidR="00905B96" w:rsidRPr="00764760">
        <w:rPr>
          <w:sz w:val="28"/>
          <w:szCs w:val="28"/>
        </w:rPr>
        <w:t xml:space="preserve">в большинстве муниципальных образований зафиксирован </w:t>
      </w:r>
      <w:r w:rsidRPr="00764760">
        <w:rPr>
          <w:sz w:val="28"/>
          <w:szCs w:val="28"/>
        </w:rPr>
        <w:t xml:space="preserve">высокий уровень значений показателя (75% и выше) </w:t>
      </w:r>
      <w:r w:rsidR="00A14C58" w:rsidRPr="00764760">
        <w:rPr>
          <w:sz w:val="28"/>
          <w:szCs w:val="28"/>
        </w:rPr>
        <w:t xml:space="preserve">(29 </w:t>
      </w:r>
      <w:r w:rsidR="00905B96" w:rsidRPr="00764760">
        <w:rPr>
          <w:sz w:val="28"/>
          <w:szCs w:val="28"/>
        </w:rPr>
        <w:t>МО, см. диаграмму 1.2</w:t>
      </w:r>
      <w:r w:rsidR="00A14C58" w:rsidRPr="00764760">
        <w:rPr>
          <w:sz w:val="28"/>
          <w:szCs w:val="28"/>
        </w:rPr>
        <w:t xml:space="preserve">). </w:t>
      </w:r>
      <w:r w:rsidR="00905B96" w:rsidRPr="00764760">
        <w:rPr>
          <w:sz w:val="28"/>
          <w:szCs w:val="28"/>
        </w:rPr>
        <w:t xml:space="preserve">Чаще других </w:t>
      </w:r>
      <w:r w:rsidR="00A14C58" w:rsidRPr="00764760">
        <w:rPr>
          <w:sz w:val="28"/>
          <w:szCs w:val="28"/>
        </w:rPr>
        <w:t xml:space="preserve">услугами банков </w:t>
      </w:r>
      <w:r w:rsidR="00905B96" w:rsidRPr="00764760">
        <w:rPr>
          <w:sz w:val="28"/>
          <w:szCs w:val="28"/>
        </w:rPr>
        <w:t xml:space="preserve">пользуются жители следующих МО: </w:t>
      </w:r>
      <w:r w:rsidR="00A14C58" w:rsidRPr="00764760">
        <w:rPr>
          <w:sz w:val="28"/>
          <w:szCs w:val="28"/>
        </w:rPr>
        <w:t>Карасукск</w:t>
      </w:r>
      <w:r w:rsidR="00905B96" w:rsidRPr="00764760">
        <w:rPr>
          <w:sz w:val="28"/>
          <w:szCs w:val="28"/>
        </w:rPr>
        <w:t>ий</w:t>
      </w:r>
      <w:r w:rsidR="00A14C58" w:rsidRPr="00764760">
        <w:rPr>
          <w:sz w:val="28"/>
          <w:szCs w:val="28"/>
        </w:rPr>
        <w:t xml:space="preserve"> </w:t>
      </w:r>
      <w:r w:rsidR="00905B96" w:rsidRPr="00764760">
        <w:rPr>
          <w:sz w:val="28"/>
          <w:szCs w:val="28"/>
        </w:rPr>
        <w:t xml:space="preserve">(100,0%), </w:t>
      </w:r>
      <w:proofErr w:type="spellStart"/>
      <w:r w:rsidR="00905B96" w:rsidRPr="00764760">
        <w:rPr>
          <w:sz w:val="28"/>
          <w:szCs w:val="28"/>
        </w:rPr>
        <w:t>Каргатский</w:t>
      </w:r>
      <w:proofErr w:type="spellEnd"/>
      <w:r w:rsidR="00905B96" w:rsidRPr="00764760">
        <w:rPr>
          <w:sz w:val="28"/>
          <w:szCs w:val="28"/>
        </w:rPr>
        <w:t xml:space="preserve"> (98,6%) районы, </w:t>
      </w:r>
      <w:proofErr w:type="gramStart"/>
      <w:r w:rsidR="00905B96" w:rsidRPr="00764760">
        <w:rPr>
          <w:sz w:val="28"/>
          <w:szCs w:val="28"/>
        </w:rPr>
        <w:t>г</w:t>
      </w:r>
      <w:proofErr w:type="gramEnd"/>
      <w:r w:rsidR="00905B96" w:rsidRPr="00764760">
        <w:rPr>
          <w:sz w:val="28"/>
          <w:szCs w:val="28"/>
        </w:rPr>
        <w:t xml:space="preserve">. Обь, </w:t>
      </w:r>
      <w:proofErr w:type="spellStart"/>
      <w:r w:rsidR="00905B96" w:rsidRPr="00764760">
        <w:rPr>
          <w:sz w:val="28"/>
          <w:szCs w:val="28"/>
        </w:rPr>
        <w:t>Маслянинский</w:t>
      </w:r>
      <w:proofErr w:type="spellEnd"/>
      <w:r w:rsidR="00905B96" w:rsidRPr="00764760">
        <w:rPr>
          <w:sz w:val="28"/>
          <w:szCs w:val="28"/>
        </w:rPr>
        <w:t xml:space="preserve"> районы (по 97,1%).</w:t>
      </w:r>
      <w:r w:rsidR="00A14C58" w:rsidRPr="00764760">
        <w:rPr>
          <w:sz w:val="28"/>
          <w:szCs w:val="28"/>
        </w:rPr>
        <w:t xml:space="preserve"> </w:t>
      </w:r>
      <w:r w:rsidRPr="00764760">
        <w:rPr>
          <w:sz w:val="28"/>
          <w:szCs w:val="28"/>
        </w:rPr>
        <w:t xml:space="preserve">Средний уровень зафиксирован в </w:t>
      </w:r>
      <w:r w:rsidR="00A14C58" w:rsidRPr="00764760">
        <w:rPr>
          <w:sz w:val="28"/>
          <w:szCs w:val="28"/>
        </w:rPr>
        <w:t xml:space="preserve">5 </w:t>
      </w:r>
      <w:r w:rsidRPr="00764760">
        <w:rPr>
          <w:sz w:val="28"/>
          <w:szCs w:val="28"/>
        </w:rPr>
        <w:t>муниципальных образованиях</w:t>
      </w:r>
      <w:r w:rsidR="002B6AF0" w:rsidRPr="00764760">
        <w:rPr>
          <w:sz w:val="28"/>
          <w:szCs w:val="28"/>
        </w:rPr>
        <w:t xml:space="preserve"> (разброс </w:t>
      </w:r>
      <w:r w:rsidR="002B6AF0" w:rsidRPr="00764760">
        <w:rPr>
          <w:sz w:val="28"/>
          <w:szCs w:val="28"/>
        </w:rPr>
        <w:lastRenderedPageBreak/>
        <w:t>по МО от 64,3% до 72,9%)</w:t>
      </w:r>
      <w:r w:rsidRPr="00764760">
        <w:rPr>
          <w:sz w:val="28"/>
          <w:szCs w:val="28"/>
        </w:rPr>
        <w:t>.</w:t>
      </w:r>
      <w:r w:rsidR="00A14C58" w:rsidRPr="00764760">
        <w:rPr>
          <w:sz w:val="28"/>
          <w:szCs w:val="28"/>
        </w:rPr>
        <w:t xml:space="preserve"> </w:t>
      </w:r>
      <w:r w:rsidRPr="00764760">
        <w:rPr>
          <w:sz w:val="28"/>
          <w:szCs w:val="28"/>
        </w:rPr>
        <w:t xml:space="preserve">Низкий уровень использования </w:t>
      </w:r>
      <w:r w:rsidR="00A14C58" w:rsidRPr="00764760">
        <w:rPr>
          <w:sz w:val="28"/>
          <w:szCs w:val="28"/>
        </w:rPr>
        <w:t xml:space="preserve">услуг банка </w:t>
      </w:r>
      <w:r w:rsidRPr="00764760">
        <w:rPr>
          <w:sz w:val="28"/>
          <w:szCs w:val="28"/>
        </w:rPr>
        <w:t xml:space="preserve">зафиксирован </w:t>
      </w:r>
      <w:r w:rsidR="00A14C58" w:rsidRPr="00764760">
        <w:rPr>
          <w:sz w:val="28"/>
          <w:szCs w:val="28"/>
        </w:rPr>
        <w:t xml:space="preserve">в </w:t>
      </w:r>
      <w:proofErr w:type="spellStart"/>
      <w:r w:rsidR="00A14C58" w:rsidRPr="00764760">
        <w:rPr>
          <w:sz w:val="28"/>
          <w:szCs w:val="28"/>
        </w:rPr>
        <w:t>Доволенском</w:t>
      </w:r>
      <w:proofErr w:type="spellEnd"/>
      <w:r w:rsidR="00A14C58" w:rsidRPr="00764760">
        <w:rPr>
          <w:sz w:val="28"/>
          <w:szCs w:val="28"/>
        </w:rPr>
        <w:t xml:space="preserve"> районе (38,6%).</w:t>
      </w:r>
      <w:r w:rsidR="00C65C40" w:rsidRPr="00764760">
        <w:rPr>
          <w:sz w:val="28"/>
          <w:szCs w:val="28"/>
        </w:rPr>
        <w:t xml:space="preserve"> </w:t>
      </w:r>
    </w:p>
    <w:p w:rsidR="0088637D" w:rsidRDefault="00D33C4F" w:rsidP="00764760">
      <w:pPr>
        <w:ind w:left="-426" w:firstLine="0"/>
      </w:pPr>
      <w:r w:rsidRPr="00D33C4F">
        <w:rPr>
          <w:noProof/>
          <w:lang w:eastAsia="ru-RU"/>
        </w:rPr>
        <w:drawing>
          <wp:inline distT="0" distB="0" distL="0" distR="0">
            <wp:extent cx="6475228" cy="6804837"/>
            <wp:effectExtent l="0" t="0" r="0" b="0"/>
            <wp:docPr id="56" name="Диаграмма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88637D" w:rsidRDefault="0088637D" w:rsidP="00764760">
      <w:pPr>
        <w:spacing w:after="0" w:line="240" w:lineRule="auto"/>
      </w:pPr>
    </w:p>
    <w:p w:rsidR="002D37EF" w:rsidRDefault="002D37EF" w:rsidP="00764760">
      <w:pPr>
        <w:spacing w:after="0" w:line="240" w:lineRule="auto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1</w:t>
      </w:r>
      <w:r w:rsidRPr="00CD3A1D">
        <w:rPr>
          <w:rFonts w:eastAsia="Calibri"/>
          <w:szCs w:val="24"/>
        </w:rPr>
        <w:t>.</w:t>
      </w:r>
      <w:r w:rsidRPr="00F91FBE">
        <w:rPr>
          <w:rFonts w:eastAsia="Calibri"/>
          <w:szCs w:val="24"/>
        </w:rPr>
        <w:t>2</w:t>
      </w:r>
      <w:r w:rsidR="005E40EA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>–</w:t>
      </w:r>
      <w:r w:rsidR="001F7EA2">
        <w:rPr>
          <w:rFonts w:eastAsia="Calibri"/>
          <w:b/>
          <w:szCs w:val="24"/>
        </w:rPr>
        <w:t xml:space="preserve"> </w:t>
      </w:r>
      <w:r w:rsidR="00F27E06">
        <w:rPr>
          <w:rFonts w:eastAsia="Calibri"/>
          <w:b/>
          <w:szCs w:val="24"/>
        </w:rPr>
        <w:t>Уровень востребованности банковских услуг</w:t>
      </w:r>
      <w:r w:rsidR="00A332C9">
        <w:rPr>
          <w:b/>
        </w:rPr>
        <w:t xml:space="preserve"> в разрезе </w:t>
      </w:r>
      <w:r w:rsidR="00A332C9">
        <w:rPr>
          <w:rFonts w:eastAsia="Calibri"/>
          <w:b/>
          <w:szCs w:val="24"/>
        </w:rPr>
        <w:t xml:space="preserve">территорий, </w:t>
      </w:r>
      <w:r w:rsidR="00490BA9">
        <w:rPr>
          <w:rFonts w:eastAsia="Calibri"/>
          <w:b/>
          <w:szCs w:val="24"/>
        </w:rPr>
        <w:t>% от числа ответивших</w:t>
      </w:r>
    </w:p>
    <w:p w:rsidR="007D5711" w:rsidRDefault="007D5711" w:rsidP="00764760">
      <w:pPr>
        <w:spacing w:after="0" w:line="240" w:lineRule="auto"/>
        <w:rPr>
          <w:rFonts w:eastAsia="Calibri"/>
          <w:szCs w:val="24"/>
        </w:rPr>
      </w:pPr>
    </w:p>
    <w:p w:rsidR="005E030A" w:rsidRPr="00764760" w:rsidRDefault="005E030A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 xml:space="preserve">Использование услуг страховых организаций наиболее актуально для предпринимателей и </w:t>
      </w:r>
      <w:proofErr w:type="spellStart"/>
      <w:r w:rsidRPr="00764760">
        <w:rPr>
          <w:sz w:val="28"/>
          <w:szCs w:val="28"/>
        </w:rPr>
        <w:t>самозанятых</w:t>
      </w:r>
      <w:proofErr w:type="spellEnd"/>
      <w:r w:rsidRPr="00764760">
        <w:rPr>
          <w:sz w:val="28"/>
          <w:szCs w:val="28"/>
        </w:rPr>
        <w:t xml:space="preserve"> (44,2%), респондентов, имеющих доход от 30 до 60 тыс. рублей (49,7%), более 60 тыс. рублей (54,3%), а также жителей </w:t>
      </w:r>
      <w:proofErr w:type="gramStart"/>
      <w:r w:rsidRPr="00764760">
        <w:rPr>
          <w:sz w:val="28"/>
          <w:szCs w:val="28"/>
        </w:rPr>
        <w:t>г</w:t>
      </w:r>
      <w:proofErr w:type="gramEnd"/>
      <w:r w:rsidRPr="00764760">
        <w:rPr>
          <w:sz w:val="28"/>
          <w:szCs w:val="28"/>
        </w:rPr>
        <w:t xml:space="preserve">. Оби (54,3%). Реже других используют страховые </w:t>
      </w:r>
      <w:proofErr w:type="gramStart"/>
      <w:r w:rsidRPr="00764760">
        <w:rPr>
          <w:sz w:val="28"/>
          <w:szCs w:val="28"/>
        </w:rPr>
        <w:t>услуги</w:t>
      </w:r>
      <w:proofErr w:type="gramEnd"/>
      <w:r w:rsidRPr="00764760">
        <w:rPr>
          <w:sz w:val="28"/>
          <w:szCs w:val="28"/>
        </w:rPr>
        <w:t xml:space="preserve"> следующие группы опрошенных: пенсионеры, инвалиды (20,9%), учащиеся и студенты (4,8%), респонденты, имеющие общее образование (9,0%), уровень дохода в </w:t>
      </w:r>
      <w:r w:rsidRPr="00764760">
        <w:rPr>
          <w:sz w:val="28"/>
          <w:szCs w:val="28"/>
        </w:rPr>
        <w:lastRenderedPageBreak/>
        <w:t>месяц до 10 тыс. рублей (17,3%), от 10 до 15 тыс. рублей (19,3%), жители ПГТ (16,2%), сельских населенных пунктов (13,9%).</w:t>
      </w:r>
    </w:p>
    <w:p w:rsidR="00136435" w:rsidRPr="00764760" w:rsidRDefault="00905B96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>В большинстве муниципальных образований Новосибирской области зафиксирован н</w:t>
      </w:r>
      <w:r w:rsidR="00136435" w:rsidRPr="00764760">
        <w:rPr>
          <w:sz w:val="28"/>
          <w:szCs w:val="28"/>
        </w:rPr>
        <w:t xml:space="preserve">изкий уровень использования </w:t>
      </w:r>
      <w:r w:rsidRPr="00764760">
        <w:rPr>
          <w:sz w:val="28"/>
          <w:szCs w:val="28"/>
        </w:rPr>
        <w:t>страховых услуг (34 МО, см</w:t>
      </w:r>
      <w:proofErr w:type="gramStart"/>
      <w:r w:rsidRPr="00764760">
        <w:rPr>
          <w:sz w:val="28"/>
          <w:szCs w:val="28"/>
        </w:rPr>
        <w:t>.д</w:t>
      </w:r>
      <w:proofErr w:type="gramEnd"/>
      <w:r w:rsidRPr="00764760">
        <w:rPr>
          <w:sz w:val="28"/>
          <w:szCs w:val="28"/>
        </w:rPr>
        <w:t>иаграмму 1.3)</w:t>
      </w:r>
      <w:r w:rsidR="00136435" w:rsidRPr="00764760">
        <w:rPr>
          <w:sz w:val="28"/>
          <w:szCs w:val="28"/>
        </w:rPr>
        <w:t xml:space="preserve">, реже всего </w:t>
      </w:r>
      <w:r w:rsidRPr="00764760">
        <w:rPr>
          <w:sz w:val="28"/>
          <w:szCs w:val="28"/>
        </w:rPr>
        <w:t xml:space="preserve">их </w:t>
      </w:r>
      <w:r w:rsidR="00136435" w:rsidRPr="00764760">
        <w:rPr>
          <w:sz w:val="28"/>
          <w:szCs w:val="28"/>
        </w:rPr>
        <w:t xml:space="preserve">используют в </w:t>
      </w:r>
      <w:r w:rsidR="00F85ADC" w:rsidRPr="00764760">
        <w:rPr>
          <w:sz w:val="28"/>
          <w:szCs w:val="28"/>
        </w:rPr>
        <w:t xml:space="preserve">Здвинском (8,6%), Барабинском, </w:t>
      </w:r>
      <w:proofErr w:type="spellStart"/>
      <w:r w:rsidR="00F85ADC" w:rsidRPr="00764760">
        <w:rPr>
          <w:sz w:val="28"/>
          <w:szCs w:val="28"/>
        </w:rPr>
        <w:t>Мошковском</w:t>
      </w:r>
      <w:proofErr w:type="spellEnd"/>
      <w:r w:rsidR="00F85ADC" w:rsidRPr="00764760">
        <w:rPr>
          <w:sz w:val="28"/>
          <w:szCs w:val="28"/>
        </w:rPr>
        <w:t xml:space="preserve"> (</w:t>
      </w:r>
      <w:r w:rsidRPr="00764760">
        <w:rPr>
          <w:sz w:val="28"/>
          <w:szCs w:val="28"/>
        </w:rPr>
        <w:t xml:space="preserve">по </w:t>
      </w:r>
      <w:r w:rsidR="00F85ADC" w:rsidRPr="00764760">
        <w:rPr>
          <w:sz w:val="28"/>
          <w:szCs w:val="28"/>
        </w:rPr>
        <w:t xml:space="preserve">7,1%), </w:t>
      </w:r>
      <w:proofErr w:type="spellStart"/>
      <w:r w:rsidR="00F85ADC" w:rsidRPr="00764760">
        <w:rPr>
          <w:sz w:val="28"/>
          <w:szCs w:val="28"/>
        </w:rPr>
        <w:t>Кочковском</w:t>
      </w:r>
      <w:proofErr w:type="spellEnd"/>
      <w:r w:rsidR="00F85ADC" w:rsidRPr="00764760">
        <w:rPr>
          <w:sz w:val="28"/>
          <w:szCs w:val="28"/>
        </w:rPr>
        <w:t xml:space="preserve">, </w:t>
      </w:r>
      <w:proofErr w:type="spellStart"/>
      <w:r w:rsidR="00F85ADC" w:rsidRPr="00764760">
        <w:rPr>
          <w:sz w:val="28"/>
          <w:szCs w:val="28"/>
        </w:rPr>
        <w:t>Сузунском</w:t>
      </w:r>
      <w:proofErr w:type="spellEnd"/>
      <w:r w:rsidR="00F85ADC" w:rsidRPr="00764760">
        <w:rPr>
          <w:sz w:val="28"/>
          <w:szCs w:val="28"/>
        </w:rPr>
        <w:t>, Чистоозерном (</w:t>
      </w:r>
      <w:r w:rsidRPr="00764760">
        <w:rPr>
          <w:sz w:val="28"/>
          <w:szCs w:val="28"/>
        </w:rPr>
        <w:t xml:space="preserve">по </w:t>
      </w:r>
      <w:r w:rsidR="00F85ADC" w:rsidRPr="00764760">
        <w:rPr>
          <w:sz w:val="28"/>
          <w:szCs w:val="28"/>
        </w:rPr>
        <w:t xml:space="preserve">5,7%), </w:t>
      </w:r>
      <w:proofErr w:type="spellStart"/>
      <w:r w:rsidR="00F85ADC" w:rsidRPr="00764760">
        <w:rPr>
          <w:sz w:val="28"/>
          <w:szCs w:val="28"/>
        </w:rPr>
        <w:t>Маслянинском</w:t>
      </w:r>
      <w:proofErr w:type="spellEnd"/>
      <w:r w:rsidRPr="00764760">
        <w:rPr>
          <w:sz w:val="28"/>
          <w:szCs w:val="28"/>
        </w:rPr>
        <w:t>,</w:t>
      </w:r>
      <w:r w:rsidR="00F85ADC" w:rsidRPr="00764760">
        <w:rPr>
          <w:sz w:val="28"/>
          <w:szCs w:val="28"/>
        </w:rPr>
        <w:t xml:space="preserve"> Северном (</w:t>
      </w:r>
      <w:r w:rsidRPr="00764760">
        <w:rPr>
          <w:sz w:val="28"/>
          <w:szCs w:val="28"/>
        </w:rPr>
        <w:t xml:space="preserve">по </w:t>
      </w:r>
      <w:r w:rsidR="00F85ADC" w:rsidRPr="00764760">
        <w:rPr>
          <w:sz w:val="28"/>
          <w:szCs w:val="28"/>
        </w:rPr>
        <w:t xml:space="preserve">4,3%), </w:t>
      </w:r>
      <w:proofErr w:type="spellStart"/>
      <w:r w:rsidR="00F85ADC" w:rsidRPr="00764760">
        <w:rPr>
          <w:sz w:val="28"/>
          <w:szCs w:val="28"/>
        </w:rPr>
        <w:t>Доволенском</w:t>
      </w:r>
      <w:proofErr w:type="spellEnd"/>
      <w:r w:rsidRPr="00764760">
        <w:rPr>
          <w:sz w:val="28"/>
          <w:szCs w:val="28"/>
        </w:rPr>
        <w:t>,</w:t>
      </w:r>
      <w:r w:rsidR="00F85ADC" w:rsidRPr="00764760">
        <w:rPr>
          <w:sz w:val="28"/>
          <w:szCs w:val="28"/>
        </w:rPr>
        <w:t xml:space="preserve"> </w:t>
      </w:r>
      <w:proofErr w:type="spellStart"/>
      <w:r w:rsidR="00F85ADC" w:rsidRPr="00764760">
        <w:rPr>
          <w:sz w:val="28"/>
          <w:szCs w:val="28"/>
        </w:rPr>
        <w:t>Искитимском</w:t>
      </w:r>
      <w:proofErr w:type="spellEnd"/>
      <w:r w:rsidR="00F85ADC" w:rsidRPr="00764760">
        <w:rPr>
          <w:sz w:val="28"/>
          <w:szCs w:val="28"/>
        </w:rPr>
        <w:t xml:space="preserve"> (</w:t>
      </w:r>
      <w:r w:rsidRPr="00764760">
        <w:rPr>
          <w:sz w:val="28"/>
          <w:szCs w:val="28"/>
        </w:rPr>
        <w:t xml:space="preserve">по </w:t>
      </w:r>
      <w:r w:rsidR="00F85ADC" w:rsidRPr="00764760">
        <w:rPr>
          <w:sz w:val="28"/>
          <w:szCs w:val="28"/>
        </w:rPr>
        <w:t xml:space="preserve">2,9%), </w:t>
      </w:r>
      <w:proofErr w:type="spellStart"/>
      <w:r w:rsidR="00F85ADC" w:rsidRPr="00764760">
        <w:rPr>
          <w:sz w:val="28"/>
          <w:szCs w:val="28"/>
        </w:rPr>
        <w:t>Болотнинском</w:t>
      </w:r>
      <w:proofErr w:type="spellEnd"/>
      <w:r w:rsidR="00F85ADC" w:rsidRPr="00764760">
        <w:rPr>
          <w:sz w:val="28"/>
          <w:szCs w:val="28"/>
        </w:rPr>
        <w:t xml:space="preserve"> и </w:t>
      </w:r>
      <w:proofErr w:type="spellStart"/>
      <w:r w:rsidR="00F85ADC" w:rsidRPr="00764760">
        <w:rPr>
          <w:sz w:val="28"/>
          <w:szCs w:val="28"/>
        </w:rPr>
        <w:t>Кыштовском</w:t>
      </w:r>
      <w:proofErr w:type="spellEnd"/>
      <w:r w:rsidR="00F85ADC" w:rsidRPr="00764760">
        <w:rPr>
          <w:sz w:val="28"/>
          <w:szCs w:val="28"/>
        </w:rPr>
        <w:t xml:space="preserve"> (</w:t>
      </w:r>
      <w:r w:rsidRPr="00764760">
        <w:rPr>
          <w:sz w:val="28"/>
          <w:szCs w:val="28"/>
        </w:rPr>
        <w:t xml:space="preserve">по </w:t>
      </w:r>
      <w:r w:rsidR="00F85ADC" w:rsidRPr="00764760">
        <w:rPr>
          <w:sz w:val="28"/>
          <w:szCs w:val="28"/>
        </w:rPr>
        <w:t xml:space="preserve">1,4%) </w:t>
      </w:r>
      <w:r w:rsidR="00136435" w:rsidRPr="00764760">
        <w:rPr>
          <w:sz w:val="28"/>
          <w:szCs w:val="28"/>
        </w:rPr>
        <w:t>районах.</w:t>
      </w:r>
      <w:r w:rsidR="00C65C40" w:rsidRPr="00764760">
        <w:rPr>
          <w:sz w:val="28"/>
          <w:szCs w:val="28"/>
        </w:rPr>
        <w:t xml:space="preserve"> </w:t>
      </w:r>
      <w:r w:rsidRPr="00764760">
        <w:rPr>
          <w:sz w:val="28"/>
          <w:szCs w:val="28"/>
        </w:rPr>
        <w:t>Средний уровень значений показателя (50,0</w:t>
      </w:r>
      <w:r w:rsidR="003C288E" w:rsidRPr="00764760">
        <w:rPr>
          <w:sz w:val="28"/>
          <w:szCs w:val="28"/>
        </w:rPr>
        <w:t>–</w:t>
      </w:r>
      <w:r w:rsidRPr="00764760">
        <w:rPr>
          <w:sz w:val="28"/>
          <w:szCs w:val="28"/>
        </w:rPr>
        <w:t xml:space="preserve">74,9%) зафиксирован в </w:t>
      </w:r>
      <w:proofErr w:type="gramStart"/>
      <w:r w:rsidRPr="00764760">
        <w:rPr>
          <w:sz w:val="28"/>
          <w:szCs w:val="28"/>
        </w:rPr>
        <w:t>г</w:t>
      </w:r>
      <w:proofErr w:type="gramEnd"/>
      <w:r w:rsidRPr="00764760">
        <w:rPr>
          <w:sz w:val="28"/>
          <w:szCs w:val="28"/>
        </w:rPr>
        <w:t xml:space="preserve">. </w:t>
      </w:r>
      <w:r w:rsidR="003C288E" w:rsidRPr="00764760">
        <w:rPr>
          <w:sz w:val="28"/>
          <w:szCs w:val="28"/>
        </w:rPr>
        <w:t xml:space="preserve">Оби </w:t>
      </w:r>
      <w:r w:rsidRPr="00764760">
        <w:rPr>
          <w:sz w:val="28"/>
          <w:szCs w:val="28"/>
        </w:rPr>
        <w:t>(54,3%).</w:t>
      </w:r>
    </w:p>
    <w:p w:rsidR="0088637D" w:rsidRDefault="00D8387B" w:rsidP="00764760">
      <w:pPr>
        <w:ind w:firstLine="0"/>
      </w:pPr>
      <w:r w:rsidRPr="00D8387B">
        <w:rPr>
          <w:noProof/>
          <w:lang w:eastAsia="ru-RU"/>
        </w:rPr>
        <w:drawing>
          <wp:inline distT="0" distB="0" distL="0" distR="0">
            <wp:extent cx="6057900" cy="6724650"/>
            <wp:effectExtent l="0" t="0" r="0" b="0"/>
            <wp:docPr id="6" name="Диаграмма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ED1184" w:rsidRDefault="00ED1184" w:rsidP="00764760">
      <w:pPr>
        <w:spacing w:after="0" w:line="240" w:lineRule="auto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1</w:t>
      </w:r>
      <w:r w:rsidRPr="00CD3A1D">
        <w:rPr>
          <w:rFonts w:eastAsia="Calibri"/>
          <w:szCs w:val="24"/>
        </w:rPr>
        <w:t>.</w:t>
      </w:r>
      <w:r>
        <w:rPr>
          <w:rFonts w:eastAsia="Calibri"/>
          <w:szCs w:val="24"/>
        </w:rPr>
        <w:t>3</w:t>
      </w:r>
      <w:r w:rsidR="00942E3C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 w:rsidR="008778F6">
        <w:rPr>
          <w:rFonts w:eastAsia="Calibri"/>
          <w:b/>
          <w:szCs w:val="24"/>
        </w:rPr>
        <w:t xml:space="preserve">Уровень востребованности </w:t>
      </w:r>
      <w:r w:rsidR="008778F6" w:rsidRPr="002E2081">
        <w:rPr>
          <w:rFonts w:eastAsia="Calibri"/>
          <w:b/>
          <w:szCs w:val="24"/>
        </w:rPr>
        <w:t xml:space="preserve">услуг </w:t>
      </w:r>
      <w:r w:rsidR="00EB4343">
        <w:rPr>
          <w:b/>
        </w:rPr>
        <w:t>страховых организаций</w:t>
      </w:r>
      <w:r w:rsidR="00905B96">
        <w:rPr>
          <w:b/>
        </w:rPr>
        <w:t>,</w:t>
      </w:r>
      <w:r>
        <w:rPr>
          <w:b/>
        </w:rPr>
        <w:t xml:space="preserve"> в разрезе </w:t>
      </w:r>
      <w:r>
        <w:rPr>
          <w:rFonts w:eastAsia="Calibri"/>
          <w:b/>
          <w:szCs w:val="24"/>
        </w:rPr>
        <w:t>т</w:t>
      </w:r>
      <w:r w:rsidR="00490BA9">
        <w:rPr>
          <w:rFonts w:eastAsia="Calibri"/>
          <w:b/>
          <w:szCs w:val="24"/>
        </w:rPr>
        <w:t>ерриторий, % от числа ответивших</w:t>
      </w:r>
    </w:p>
    <w:p w:rsidR="005E030A" w:rsidRPr="00764760" w:rsidRDefault="005E030A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lastRenderedPageBreak/>
        <w:t xml:space="preserve">Чаще других в негосударственные пенсионные фонды </w:t>
      </w:r>
      <w:r w:rsidR="008778F6" w:rsidRPr="00764760">
        <w:rPr>
          <w:sz w:val="28"/>
          <w:szCs w:val="28"/>
        </w:rPr>
        <w:t xml:space="preserve">обращаются </w:t>
      </w:r>
      <w:r w:rsidR="004C35FF" w:rsidRPr="00764760">
        <w:rPr>
          <w:sz w:val="28"/>
          <w:szCs w:val="28"/>
        </w:rPr>
        <w:t>респонденты, занятые в домашнем хозяйстве, находящиеся в декретном отпуске или по уходу за ребенком (30,3%). Реже других – респонденты, имеющие научную степень (1,7%), учащиеся, студенты (2,4%), имеющие общее образование (2,7%), а также пенсионеры, инвалиды (4,5%), безработные (5,3%).</w:t>
      </w:r>
    </w:p>
    <w:p w:rsidR="004C35FF" w:rsidRPr="00764760" w:rsidRDefault="008778F6" w:rsidP="00764760">
      <w:pPr>
        <w:spacing w:after="0" w:line="240" w:lineRule="auto"/>
        <w:ind w:firstLine="709"/>
        <w:jc w:val="both"/>
        <w:rPr>
          <w:rFonts w:eastAsia="Calibri"/>
          <w:b/>
          <w:sz w:val="28"/>
          <w:szCs w:val="28"/>
        </w:rPr>
      </w:pPr>
      <w:r w:rsidRPr="00764760">
        <w:rPr>
          <w:sz w:val="28"/>
          <w:szCs w:val="28"/>
        </w:rPr>
        <w:t>Востребованность</w:t>
      </w:r>
      <w:r w:rsidR="004C35FF" w:rsidRPr="00764760">
        <w:rPr>
          <w:sz w:val="28"/>
          <w:szCs w:val="28"/>
        </w:rPr>
        <w:t xml:space="preserve"> услуг негосударственных пенсионных фондов в среднем по Новосибирской области находится на низком уровне (менее 50,0%). Наибольший уровень зафиксирован в </w:t>
      </w:r>
      <w:proofErr w:type="gramStart"/>
      <w:r w:rsidR="004C35FF" w:rsidRPr="00764760">
        <w:rPr>
          <w:sz w:val="28"/>
          <w:szCs w:val="28"/>
        </w:rPr>
        <w:t>г</w:t>
      </w:r>
      <w:proofErr w:type="gramEnd"/>
      <w:r w:rsidR="004C35FF" w:rsidRPr="00764760">
        <w:rPr>
          <w:sz w:val="28"/>
          <w:szCs w:val="28"/>
        </w:rPr>
        <w:t xml:space="preserve">. Оби (25,7%), г. Бердске (21,4%), г. Новосибирске (21,0%). Минимальный уровень использования услуг негосударственных пенсионных фондов зафиксирован в следующих МО: Венгеровский, </w:t>
      </w:r>
      <w:proofErr w:type="spellStart"/>
      <w:r w:rsidR="004C35FF" w:rsidRPr="00764760">
        <w:rPr>
          <w:sz w:val="28"/>
          <w:szCs w:val="28"/>
        </w:rPr>
        <w:t>Доволенский</w:t>
      </w:r>
      <w:proofErr w:type="spellEnd"/>
      <w:r w:rsidR="004C35FF" w:rsidRPr="00764760">
        <w:rPr>
          <w:sz w:val="28"/>
          <w:szCs w:val="28"/>
        </w:rPr>
        <w:t xml:space="preserve">, </w:t>
      </w:r>
      <w:proofErr w:type="spellStart"/>
      <w:r w:rsidR="004C35FF" w:rsidRPr="00764760">
        <w:rPr>
          <w:sz w:val="28"/>
          <w:szCs w:val="28"/>
        </w:rPr>
        <w:t>Чистоозерный</w:t>
      </w:r>
      <w:proofErr w:type="spellEnd"/>
      <w:r w:rsidR="004C35FF" w:rsidRPr="00764760">
        <w:rPr>
          <w:sz w:val="28"/>
          <w:szCs w:val="28"/>
        </w:rPr>
        <w:t xml:space="preserve"> (по 2,9%), </w:t>
      </w:r>
      <w:proofErr w:type="spellStart"/>
      <w:r w:rsidR="004C35FF" w:rsidRPr="00764760">
        <w:rPr>
          <w:sz w:val="28"/>
          <w:szCs w:val="28"/>
        </w:rPr>
        <w:t>Кыштовский</w:t>
      </w:r>
      <w:proofErr w:type="spellEnd"/>
      <w:r w:rsidR="004C35FF" w:rsidRPr="00764760">
        <w:rPr>
          <w:sz w:val="28"/>
          <w:szCs w:val="28"/>
        </w:rPr>
        <w:t xml:space="preserve">, </w:t>
      </w:r>
      <w:proofErr w:type="spellStart"/>
      <w:r w:rsidR="004C35FF" w:rsidRPr="00764760">
        <w:rPr>
          <w:sz w:val="28"/>
          <w:szCs w:val="28"/>
        </w:rPr>
        <w:t>Маслянинский</w:t>
      </w:r>
      <w:proofErr w:type="spellEnd"/>
      <w:r w:rsidR="004C35FF" w:rsidRPr="00764760">
        <w:rPr>
          <w:sz w:val="28"/>
          <w:szCs w:val="28"/>
        </w:rPr>
        <w:t xml:space="preserve"> (по 1,4%), </w:t>
      </w:r>
      <w:proofErr w:type="spellStart"/>
      <w:r w:rsidR="004C35FF" w:rsidRPr="00764760">
        <w:rPr>
          <w:sz w:val="28"/>
          <w:szCs w:val="28"/>
        </w:rPr>
        <w:t>Здвинский</w:t>
      </w:r>
      <w:proofErr w:type="spellEnd"/>
      <w:r w:rsidR="004C35FF" w:rsidRPr="00764760">
        <w:rPr>
          <w:sz w:val="28"/>
          <w:szCs w:val="28"/>
        </w:rPr>
        <w:t xml:space="preserve">, </w:t>
      </w:r>
      <w:proofErr w:type="spellStart"/>
      <w:r w:rsidR="004C35FF" w:rsidRPr="00764760">
        <w:rPr>
          <w:sz w:val="28"/>
          <w:szCs w:val="28"/>
        </w:rPr>
        <w:t>Искитимский</w:t>
      </w:r>
      <w:proofErr w:type="spellEnd"/>
      <w:r w:rsidR="004C35FF" w:rsidRPr="00764760">
        <w:rPr>
          <w:sz w:val="28"/>
          <w:szCs w:val="28"/>
        </w:rPr>
        <w:t xml:space="preserve">, </w:t>
      </w:r>
      <w:proofErr w:type="spellStart"/>
      <w:r w:rsidR="004C35FF" w:rsidRPr="00764760">
        <w:rPr>
          <w:sz w:val="28"/>
          <w:szCs w:val="28"/>
        </w:rPr>
        <w:t>Кочковский</w:t>
      </w:r>
      <w:proofErr w:type="spellEnd"/>
      <w:r w:rsidR="004C35FF" w:rsidRPr="00764760">
        <w:rPr>
          <w:sz w:val="28"/>
          <w:szCs w:val="28"/>
        </w:rPr>
        <w:t xml:space="preserve">, </w:t>
      </w:r>
      <w:proofErr w:type="spellStart"/>
      <w:r w:rsidR="004C35FF" w:rsidRPr="00764760">
        <w:rPr>
          <w:sz w:val="28"/>
          <w:szCs w:val="28"/>
        </w:rPr>
        <w:t>Мошковский</w:t>
      </w:r>
      <w:proofErr w:type="spellEnd"/>
      <w:r w:rsidR="004C35FF" w:rsidRPr="00764760">
        <w:rPr>
          <w:sz w:val="28"/>
          <w:szCs w:val="28"/>
        </w:rPr>
        <w:t xml:space="preserve">, Северный, </w:t>
      </w:r>
      <w:proofErr w:type="spellStart"/>
      <w:r w:rsidR="004C35FF" w:rsidRPr="00764760">
        <w:rPr>
          <w:sz w:val="28"/>
          <w:szCs w:val="28"/>
        </w:rPr>
        <w:t>Усть-Таркский</w:t>
      </w:r>
      <w:proofErr w:type="spellEnd"/>
      <w:r w:rsidR="004C35FF" w:rsidRPr="00764760">
        <w:rPr>
          <w:sz w:val="28"/>
          <w:szCs w:val="28"/>
        </w:rPr>
        <w:t xml:space="preserve"> районы (по 0%).</w:t>
      </w:r>
    </w:p>
    <w:p w:rsidR="005E030A" w:rsidRDefault="005E030A" w:rsidP="00764760">
      <w:pPr>
        <w:ind w:firstLine="0"/>
      </w:pPr>
      <w:r w:rsidRPr="00D8387B">
        <w:rPr>
          <w:noProof/>
          <w:lang w:eastAsia="ru-RU"/>
        </w:rPr>
        <w:lastRenderedPageBreak/>
        <w:drawing>
          <wp:inline distT="0" distB="0" distL="0" distR="0">
            <wp:extent cx="6057900" cy="8732520"/>
            <wp:effectExtent l="0" t="0" r="0" b="0"/>
            <wp:docPr id="7" name="Диаграмма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764760" w:rsidRPr="00886248" w:rsidRDefault="005E030A" w:rsidP="00886248">
      <w:pPr>
        <w:spacing w:after="0" w:line="240" w:lineRule="auto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1</w:t>
      </w:r>
      <w:r w:rsidRPr="00CD3A1D">
        <w:rPr>
          <w:rFonts w:eastAsia="Calibri"/>
          <w:szCs w:val="24"/>
        </w:rPr>
        <w:t>.</w:t>
      </w:r>
      <w:r w:rsidR="000E0355">
        <w:rPr>
          <w:rFonts w:eastAsia="Calibri"/>
          <w:szCs w:val="24"/>
        </w:rPr>
        <w:t xml:space="preserve">4 </w:t>
      </w:r>
      <w:r w:rsidRPr="00CD3A1D">
        <w:rPr>
          <w:rFonts w:eastAsia="Calibri"/>
          <w:b/>
          <w:szCs w:val="24"/>
        </w:rPr>
        <w:t xml:space="preserve">– </w:t>
      </w:r>
      <w:r w:rsidR="008778F6">
        <w:rPr>
          <w:rFonts w:eastAsia="Calibri"/>
          <w:b/>
          <w:szCs w:val="24"/>
        </w:rPr>
        <w:t>Уровень востребованности услуг</w:t>
      </w:r>
      <w:r>
        <w:rPr>
          <w:b/>
        </w:rPr>
        <w:t xml:space="preserve"> </w:t>
      </w:r>
      <w:r w:rsidR="004C35FF">
        <w:rPr>
          <w:b/>
        </w:rPr>
        <w:t>негосударственных пенсионных фондов</w:t>
      </w:r>
      <w:r>
        <w:rPr>
          <w:b/>
        </w:rPr>
        <w:t xml:space="preserve">, в разрезе </w:t>
      </w:r>
      <w:r>
        <w:rPr>
          <w:rFonts w:eastAsia="Calibri"/>
          <w:b/>
          <w:szCs w:val="24"/>
        </w:rPr>
        <w:t>территорий, % от числа ответивших</w:t>
      </w:r>
      <w:r w:rsidR="00764760">
        <w:br w:type="page"/>
      </w:r>
    </w:p>
    <w:p w:rsidR="00D763EE" w:rsidRDefault="00F24826" w:rsidP="002636D9">
      <w:pPr>
        <w:pStyle w:val="1"/>
        <w:spacing w:before="0" w:after="0" w:line="240" w:lineRule="auto"/>
        <w:jc w:val="center"/>
        <w:rPr>
          <w:color w:val="auto"/>
        </w:rPr>
      </w:pPr>
      <w:bookmarkStart w:id="9" w:name="_Toc23957229"/>
      <w:r>
        <w:rPr>
          <w:color w:val="auto"/>
        </w:rPr>
        <w:lastRenderedPageBreak/>
        <w:t xml:space="preserve">РАЗДЕЛ 2. </w:t>
      </w:r>
      <w:r w:rsidRPr="00F24826">
        <w:rPr>
          <w:color w:val="auto"/>
        </w:rPr>
        <w:t>ОЦЕНКА ДОСТАТОЧНОСТИ ВЫБОРА ФИНАНСОВЫХ ОРГАНИЗАЦИЙ</w:t>
      </w:r>
      <w:r w:rsidR="00D763EE" w:rsidRPr="00114357">
        <w:rPr>
          <w:color w:val="auto"/>
        </w:rPr>
        <w:t xml:space="preserve"> (ПОКАЗАТЕЛЬ 44)</w:t>
      </w:r>
      <w:bookmarkEnd w:id="9"/>
    </w:p>
    <w:p w:rsidR="00114357" w:rsidRPr="00114357" w:rsidRDefault="00114357" w:rsidP="00114357"/>
    <w:p w:rsidR="00B523B7" w:rsidRPr="00764760" w:rsidRDefault="00B523B7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 xml:space="preserve">Для оценки достаточности выбора финансовых организаций среди жителей Новосибирской области респондентам был задан вопрос: </w:t>
      </w:r>
      <w:r w:rsidRPr="00764760">
        <w:rPr>
          <w:i/>
          <w:sz w:val="28"/>
          <w:szCs w:val="28"/>
        </w:rPr>
        <w:t>«Как Вы считает</w:t>
      </w:r>
      <w:r w:rsidR="004D5B74" w:rsidRPr="00764760">
        <w:rPr>
          <w:i/>
          <w:sz w:val="28"/>
          <w:szCs w:val="28"/>
        </w:rPr>
        <w:t>е</w:t>
      </w:r>
      <w:r w:rsidRPr="00764760">
        <w:rPr>
          <w:i/>
          <w:sz w:val="28"/>
          <w:szCs w:val="28"/>
        </w:rPr>
        <w:t xml:space="preserve">, в Вашем городе (селе) достаточный выбор финансовых организаций (банки, страховые организации, </w:t>
      </w:r>
      <w:proofErr w:type="spellStart"/>
      <w:r w:rsidRPr="00764760">
        <w:rPr>
          <w:i/>
          <w:sz w:val="28"/>
          <w:szCs w:val="28"/>
        </w:rPr>
        <w:t>микрофинансовые</w:t>
      </w:r>
      <w:proofErr w:type="spellEnd"/>
      <w:r w:rsidRPr="00764760">
        <w:rPr>
          <w:i/>
          <w:sz w:val="28"/>
          <w:szCs w:val="28"/>
        </w:rPr>
        <w:t xml:space="preserve"> организации)?» </w:t>
      </w:r>
      <w:r w:rsidRPr="00764760">
        <w:rPr>
          <w:sz w:val="28"/>
          <w:szCs w:val="28"/>
        </w:rPr>
        <w:t>(можно выбрать один вариант ответа).</w:t>
      </w:r>
    </w:p>
    <w:p w:rsidR="00461867" w:rsidRPr="00764760" w:rsidRDefault="00461867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>По оценке жителей Новосибирской области</w:t>
      </w:r>
      <w:r w:rsidR="00AF195B" w:rsidRPr="00764760">
        <w:rPr>
          <w:sz w:val="28"/>
          <w:szCs w:val="28"/>
        </w:rPr>
        <w:t>,</w:t>
      </w:r>
      <w:r w:rsidRPr="00764760">
        <w:rPr>
          <w:sz w:val="28"/>
          <w:szCs w:val="28"/>
        </w:rPr>
        <w:t xml:space="preserve"> выбор финансовых организаций </w:t>
      </w:r>
      <w:r w:rsidR="002A7344" w:rsidRPr="00764760">
        <w:rPr>
          <w:sz w:val="28"/>
          <w:szCs w:val="28"/>
        </w:rPr>
        <w:t>достаточный</w:t>
      </w:r>
      <w:r w:rsidR="00F05F12" w:rsidRPr="00764760">
        <w:rPr>
          <w:sz w:val="28"/>
          <w:szCs w:val="28"/>
        </w:rPr>
        <w:t xml:space="preserve">, значение показателя </w:t>
      </w:r>
      <w:r w:rsidRPr="00764760">
        <w:rPr>
          <w:sz w:val="28"/>
          <w:szCs w:val="28"/>
        </w:rPr>
        <w:t>находится на высоком уровне – 79</w:t>
      </w:r>
      <w:r w:rsidR="002A7344" w:rsidRPr="00764760">
        <w:rPr>
          <w:sz w:val="28"/>
          <w:szCs w:val="28"/>
        </w:rPr>
        <w:t>,0</w:t>
      </w:r>
      <w:r w:rsidRPr="00764760">
        <w:rPr>
          <w:sz w:val="28"/>
          <w:szCs w:val="28"/>
        </w:rPr>
        <w:t>% (</w:t>
      </w:r>
      <w:r w:rsidR="00F05F12" w:rsidRPr="00764760">
        <w:rPr>
          <w:sz w:val="28"/>
          <w:szCs w:val="28"/>
        </w:rPr>
        <w:t>высокому уровню соответствует значение от</w:t>
      </w:r>
      <w:r w:rsidRPr="00764760">
        <w:rPr>
          <w:sz w:val="28"/>
          <w:szCs w:val="28"/>
        </w:rPr>
        <w:t xml:space="preserve"> 75</w:t>
      </w:r>
      <w:r w:rsidR="002A7344" w:rsidRPr="00764760">
        <w:rPr>
          <w:sz w:val="28"/>
          <w:szCs w:val="28"/>
        </w:rPr>
        <w:t>,0</w:t>
      </w:r>
      <w:r w:rsidRPr="00764760">
        <w:rPr>
          <w:sz w:val="28"/>
          <w:szCs w:val="28"/>
        </w:rPr>
        <w:t>% и выше). Отсутствие выбора финансовых организаций отмечали 11,2% опрошенных.</w:t>
      </w:r>
      <w:r w:rsidR="00C65C40" w:rsidRPr="00764760">
        <w:rPr>
          <w:sz w:val="28"/>
          <w:szCs w:val="28"/>
        </w:rPr>
        <w:t xml:space="preserve"> </w:t>
      </w:r>
    </w:p>
    <w:p w:rsidR="00461867" w:rsidRPr="00764760" w:rsidRDefault="00EB570F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>Менее 4</w:t>
      </w:r>
      <w:r w:rsidR="00461867" w:rsidRPr="00764760">
        <w:rPr>
          <w:sz w:val="28"/>
          <w:szCs w:val="28"/>
        </w:rPr>
        <w:t xml:space="preserve">% опрошенных </w:t>
      </w:r>
      <w:r w:rsidR="002A7344" w:rsidRPr="00764760">
        <w:rPr>
          <w:sz w:val="28"/>
          <w:szCs w:val="28"/>
        </w:rPr>
        <w:t>отмечают</w:t>
      </w:r>
      <w:r w:rsidR="00461867" w:rsidRPr="00764760">
        <w:rPr>
          <w:sz w:val="28"/>
          <w:szCs w:val="28"/>
        </w:rPr>
        <w:t xml:space="preserve">, что выбор финансовых организаций </w:t>
      </w:r>
      <w:r w:rsidR="00A332C9" w:rsidRPr="00764760">
        <w:rPr>
          <w:sz w:val="28"/>
          <w:szCs w:val="28"/>
        </w:rPr>
        <w:t>достаточен</w:t>
      </w:r>
      <w:r w:rsidR="00461867" w:rsidRPr="00764760">
        <w:rPr>
          <w:sz w:val="28"/>
          <w:szCs w:val="28"/>
        </w:rPr>
        <w:t>, но при этом есть потребность в увеличении</w:t>
      </w:r>
      <w:r w:rsidR="00541560" w:rsidRPr="00764760">
        <w:rPr>
          <w:sz w:val="28"/>
          <w:szCs w:val="28"/>
        </w:rPr>
        <w:t xml:space="preserve"> (</w:t>
      </w:r>
      <w:proofErr w:type="gramStart"/>
      <w:r w:rsidR="00541560" w:rsidRPr="00764760">
        <w:rPr>
          <w:sz w:val="28"/>
          <w:szCs w:val="28"/>
        </w:rPr>
        <w:t>см</w:t>
      </w:r>
      <w:proofErr w:type="gramEnd"/>
      <w:r w:rsidR="00541560" w:rsidRPr="00764760">
        <w:rPr>
          <w:sz w:val="28"/>
          <w:szCs w:val="28"/>
        </w:rPr>
        <w:t>. диаграмму 2.1)</w:t>
      </w:r>
      <w:r w:rsidR="00461867" w:rsidRPr="00764760">
        <w:rPr>
          <w:sz w:val="28"/>
          <w:szCs w:val="28"/>
        </w:rPr>
        <w:t>:</w:t>
      </w:r>
    </w:p>
    <w:p w:rsidR="00461867" w:rsidRPr="00764760" w:rsidRDefault="00461867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>- количества отделений банков (2,5%);</w:t>
      </w:r>
    </w:p>
    <w:p w:rsidR="00461867" w:rsidRPr="00764760" w:rsidRDefault="00461867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>- количества банкоматов (0,6%)</w:t>
      </w:r>
      <w:r w:rsidR="002A7344" w:rsidRPr="00764760">
        <w:rPr>
          <w:sz w:val="28"/>
          <w:szCs w:val="28"/>
        </w:rPr>
        <w:t>.</w:t>
      </w:r>
    </w:p>
    <w:p w:rsidR="00DD1A82" w:rsidRPr="00764760" w:rsidRDefault="002A7344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 xml:space="preserve">В дополнение к оценке достаточности выбора финансовых организаций в варианте «Другое» респонденты отметили потребность в увеличении </w:t>
      </w:r>
      <w:r w:rsidR="00EB570F" w:rsidRPr="00764760">
        <w:rPr>
          <w:sz w:val="28"/>
          <w:szCs w:val="28"/>
        </w:rPr>
        <w:t>режима работы отделений (0,4%).</w:t>
      </w:r>
      <w:r w:rsidR="00C30C83" w:rsidRPr="00764760">
        <w:rPr>
          <w:sz w:val="28"/>
          <w:szCs w:val="28"/>
        </w:rPr>
        <w:t xml:space="preserve"> </w:t>
      </w:r>
    </w:p>
    <w:p w:rsidR="00DD1A82" w:rsidRDefault="00DD1A82" w:rsidP="00764760">
      <w:pPr>
        <w:ind w:firstLine="0"/>
      </w:pPr>
      <w:r w:rsidRPr="00DD1A82">
        <w:rPr>
          <w:noProof/>
          <w:lang w:eastAsia="ru-RU"/>
        </w:rPr>
        <w:drawing>
          <wp:inline distT="0" distB="0" distL="0" distR="0">
            <wp:extent cx="6122822" cy="3160166"/>
            <wp:effectExtent l="19050" t="0" r="0" b="0"/>
            <wp:docPr id="5" name="Диаграмма 5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DD1A82" w:rsidRDefault="00DD1A82" w:rsidP="00764760">
      <w:pPr>
        <w:spacing w:after="0" w:line="240" w:lineRule="auto"/>
      </w:pPr>
    </w:p>
    <w:p w:rsidR="005068EA" w:rsidRDefault="005068EA" w:rsidP="00764760">
      <w:pPr>
        <w:spacing w:after="0" w:line="240" w:lineRule="auto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2</w:t>
      </w:r>
      <w:r w:rsidRPr="00CD3A1D">
        <w:rPr>
          <w:rFonts w:eastAsia="Calibri"/>
          <w:szCs w:val="24"/>
        </w:rPr>
        <w:t>.</w:t>
      </w:r>
      <w:r>
        <w:rPr>
          <w:rFonts w:eastAsia="Calibri"/>
          <w:szCs w:val="24"/>
        </w:rPr>
        <w:t>1</w:t>
      </w:r>
      <w:r w:rsidR="00AF195B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 w:rsidRPr="005068EA">
        <w:rPr>
          <w:b/>
        </w:rPr>
        <w:t>Оценка достаточности выбора финансовых организаций</w:t>
      </w:r>
      <w:r w:rsidRPr="005068EA">
        <w:rPr>
          <w:rFonts w:eastAsia="Calibri"/>
          <w:b/>
          <w:szCs w:val="24"/>
        </w:rPr>
        <w:t>,</w:t>
      </w:r>
      <w:r>
        <w:rPr>
          <w:rFonts w:eastAsia="Calibri"/>
          <w:b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% от числа </w:t>
      </w:r>
      <w:r>
        <w:rPr>
          <w:rFonts w:eastAsia="Calibri"/>
          <w:b/>
          <w:szCs w:val="24"/>
        </w:rPr>
        <w:t>опрошенных</w:t>
      </w:r>
    </w:p>
    <w:p w:rsidR="00DD1A82" w:rsidRDefault="00DD1A82" w:rsidP="00764760">
      <w:pPr>
        <w:spacing w:after="0" w:line="240" w:lineRule="auto"/>
        <w:ind w:firstLine="0"/>
      </w:pPr>
    </w:p>
    <w:p w:rsidR="00B70B0B" w:rsidRPr="00764760" w:rsidRDefault="00B70B0B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 xml:space="preserve">Среди выделенных групп населения есть те, кто чаще считает выбор финансовых организаций достаточным, к ним относятся: предприниматели, </w:t>
      </w:r>
      <w:proofErr w:type="spellStart"/>
      <w:r w:rsidRPr="00764760">
        <w:rPr>
          <w:sz w:val="28"/>
          <w:szCs w:val="28"/>
        </w:rPr>
        <w:t>самозанятые</w:t>
      </w:r>
      <w:proofErr w:type="spellEnd"/>
      <w:r w:rsidRPr="00764760">
        <w:rPr>
          <w:sz w:val="28"/>
          <w:szCs w:val="28"/>
        </w:rPr>
        <w:t xml:space="preserve"> (89,1%), </w:t>
      </w:r>
      <w:r w:rsidR="00F05F12" w:rsidRPr="00764760">
        <w:rPr>
          <w:sz w:val="28"/>
          <w:szCs w:val="28"/>
        </w:rPr>
        <w:t xml:space="preserve">респонденты </w:t>
      </w:r>
      <w:r w:rsidRPr="00764760">
        <w:rPr>
          <w:sz w:val="28"/>
          <w:szCs w:val="28"/>
        </w:rPr>
        <w:t xml:space="preserve">с уровнем среднемесячного дохода от 30 до 60 тыс. рублей (95,5%), а также жители </w:t>
      </w:r>
      <w:proofErr w:type="gramStart"/>
      <w:r w:rsidRPr="00764760">
        <w:rPr>
          <w:sz w:val="28"/>
          <w:szCs w:val="28"/>
        </w:rPr>
        <w:t>г</w:t>
      </w:r>
      <w:proofErr w:type="gramEnd"/>
      <w:r w:rsidRPr="00764760">
        <w:rPr>
          <w:sz w:val="28"/>
          <w:szCs w:val="28"/>
        </w:rPr>
        <w:t>. Новосибирска (93%)</w:t>
      </w:r>
      <w:r w:rsidR="002A7344" w:rsidRPr="00764760">
        <w:rPr>
          <w:sz w:val="28"/>
          <w:szCs w:val="28"/>
        </w:rPr>
        <w:t xml:space="preserve">, г. Бердска (94,3%), г. </w:t>
      </w:r>
      <w:proofErr w:type="spellStart"/>
      <w:r w:rsidR="002A7344" w:rsidRPr="00764760">
        <w:rPr>
          <w:sz w:val="28"/>
          <w:szCs w:val="28"/>
        </w:rPr>
        <w:t>Искитима</w:t>
      </w:r>
      <w:proofErr w:type="spellEnd"/>
      <w:r w:rsidR="002A7344" w:rsidRPr="00764760">
        <w:rPr>
          <w:sz w:val="28"/>
          <w:szCs w:val="28"/>
        </w:rPr>
        <w:t xml:space="preserve"> (91,4%).</w:t>
      </w:r>
    </w:p>
    <w:p w:rsidR="00B70B0B" w:rsidRDefault="00B70B0B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lastRenderedPageBreak/>
        <w:t>В разрезе территорий Новосибирской области</w:t>
      </w:r>
      <w:r w:rsidR="00541560" w:rsidRPr="00764760">
        <w:rPr>
          <w:sz w:val="28"/>
          <w:szCs w:val="28"/>
        </w:rPr>
        <w:t xml:space="preserve"> (</w:t>
      </w:r>
      <w:proofErr w:type="gramStart"/>
      <w:r w:rsidR="00541560" w:rsidRPr="00764760">
        <w:rPr>
          <w:sz w:val="28"/>
          <w:szCs w:val="28"/>
        </w:rPr>
        <w:t>см</w:t>
      </w:r>
      <w:proofErr w:type="gramEnd"/>
      <w:r w:rsidR="00541560" w:rsidRPr="00764760">
        <w:rPr>
          <w:sz w:val="28"/>
          <w:szCs w:val="28"/>
        </w:rPr>
        <w:t>. диаграмму 2.2)</w:t>
      </w:r>
      <w:r w:rsidRPr="00764760">
        <w:rPr>
          <w:sz w:val="28"/>
          <w:szCs w:val="28"/>
        </w:rPr>
        <w:t xml:space="preserve"> высокий уровень значений показателя зафиксирован среди жителей 5 муниципальный образований: г. Бердск (</w:t>
      </w:r>
      <w:r w:rsidR="00337B05" w:rsidRPr="00764760">
        <w:rPr>
          <w:sz w:val="28"/>
          <w:szCs w:val="28"/>
        </w:rPr>
        <w:t>94,3%</w:t>
      </w:r>
      <w:r w:rsidRPr="00764760">
        <w:rPr>
          <w:sz w:val="28"/>
          <w:szCs w:val="28"/>
        </w:rPr>
        <w:t>),</w:t>
      </w:r>
      <w:r w:rsidR="00337B05" w:rsidRPr="00764760">
        <w:rPr>
          <w:sz w:val="28"/>
          <w:szCs w:val="28"/>
        </w:rPr>
        <w:t xml:space="preserve"> </w:t>
      </w:r>
      <w:r w:rsidRPr="00764760">
        <w:rPr>
          <w:sz w:val="28"/>
          <w:szCs w:val="28"/>
        </w:rPr>
        <w:t>г. Новосибирск (</w:t>
      </w:r>
      <w:r w:rsidR="00337B05" w:rsidRPr="00764760">
        <w:rPr>
          <w:sz w:val="28"/>
          <w:szCs w:val="28"/>
        </w:rPr>
        <w:t>93%</w:t>
      </w:r>
      <w:r w:rsidRPr="00764760">
        <w:rPr>
          <w:sz w:val="28"/>
          <w:szCs w:val="28"/>
        </w:rPr>
        <w:t>),</w:t>
      </w:r>
      <w:r w:rsidR="00337B05" w:rsidRPr="00764760">
        <w:rPr>
          <w:sz w:val="28"/>
          <w:szCs w:val="28"/>
        </w:rPr>
        <w:t xml:space="preserve"> </w:t>
      </w:r>
      <w:r w:rsidRPr="00764760">
        <w:rPr>
          <w:sz w:val="28"/>
          <w:szCs w:val="28"/>
        </w:rPr>
        <w:t xml:space="preserve">г. </w:t>
      </w:r>
      <w:proofErr w:type="spellStart"/>
      <w:r w:rsidRPr="00764760">
        <w:rPr>
          <w:sz w:val="28"/>
          <w:szCs w:val="28"/>
        </w:rPr>
        <w:t>Искитим</w:t>
      </w:r>
      <w:proofErr w:type="spellEnd"/>
      <w:r w:rsidRPr="00764760">
        <w:rPr>
          <w:sz w:val="28"/>
          <w:szCs w:val="28"/>
        </w:rPr>
        <w:t xml:space="preserve"> (</w:t>
      </w:r>
      <w:r w:rsidR="00337B05" w:rsidRPr="00764760">
        <w:rPr>
          <w:sz w:val="28"/>
          <w:szCs w:val="28"/>
        </w:rPr>
        <w:t>91,4%</w:t>
      </w:r>
      <w:r w:rsidRPr="00764760">
        <w:rPr>
          <w:sz w:val="28"/>
          <w:szCs w:val="28"/>
        </w:rPr>
        <w:t>),</w:t>
      </w:r>
      <w:r w:rsidR="00337B05" w:rsidRPr="00764760">
        <w:rPr>
          <w:sz w:val="28"/>
          <w:szCs w:val="28"/>
        </w:rPr>
        <w:t xml:space="preserve"> </w:t>
      </w:r>
      <w:r w:rsidRPr="00764760">
        <w:rPr>
          <w:sz w:val="28"/>
          <w:szCs w:val="28"/>
        </w:rPr>
        <w:t>г. Обь</w:t>
      </w:r>
      <w:r w:rsidR="00337B05" w:rsidRPr="00764760">
        <w:rPr>
          <w:sz w:val="28"/>
          <w:szCs w:val="28"/>
        </w:rPr>
        <w:t xml:space="preserve"> (84,3%) и </w:t>
      </w:r>
      <w:proofErr w:type="spellStart"/>
      <w:r w:rsidR="00337B05" w:rsidRPr="00764760">
        <w:rPr>
          <w:sz w:val="28"/>
          <w:szCs w:val="28"/>
        </w:rPr>
        <w:t>Краснозерский</w:t>
      </w:r>
      <w:proofErr w:type="spellEnd"/>
      <w:r w:rsidR="00337B05" w:rsidRPr="00764760">
        <w:rPr>
          <w:sz w:val="28"/>
          <w:szCs w:val="28"/>
        </w:rPr>
        <w:t xml:space="preserve"> (81,4%) район</w:t>
      </w:r>
      <w:r w:rsidR="00A332C9" w:rsidRPr="00764760">
        <w:rPr>
          <w:sz w:val="28"/>
          <w:szCs w:val="28"/>
        </w:rPr>
        <w:t>, где</w:t>
      </w:r>
      <w:r w:rsidR="00337B05" w:rsidRPr="00764760">
        <w:rPr>
          <w:sz w:val="28"/>
          <w:szCs w:val="28"/>
        </w:rPr>
        <w:t xml:space="preserve"> чаще считают выбор финансовых организаций </w:t>
      </w:r>
      <w:r w:rsidRPr="00764760">
        <w:rPr>
          <w:sz w:val="28"/>
          <w:szCs w:val="28"/>
        </w:rPr>
        <w:t>достаточным. Значение показателя</w:t>
      </w:r>
      <w:r w:rsidR="00337B05" w:rsidRPr="00764760">
        <w:rPr>
          <w:sz w:val="28"/>
          <w:szCs w:val="28"/>
        </w:rPr>
        <w:t xml:space="preserve"> еще 18</w:t>
      </w:r>
      <w:r w:rsidRPr="00764760">
        <w:rPr>
          <w:sz w:val="28"/>
          <w:szCs w:val="28"/>
        </w:rPr>
        <w:t xml:space="preserve"> муниципальных образований находится на среднем уровне.</w:t>
      </w:r>
      <w:r w:rsidR="00337B05" w:rsidRPr="00764760">
        <w:rPr>
          <w:sz w:val="28"/>
          <w:szCs w:val="28"/>
        </w:rPr>
        <w:t xml:space="preserve"> </w:t>
      </w:r>
      <w:proofErr w:type="gramStart"/>
      <w:r w:rsidR="00337B05" w:rsidRPr="00764760">
        <w:rPr>
          <w:sz w:val="28"/>
          <w:szCs w:val="28"/>
        </w:rPr>
        <w:t>Жители 12</w:t>
      </w:r>
      <w:r w:rsidRPr="00764760">
        <w:rPr>
          <w:sz w:val="28"/>
          <w:szCs w:val="28"/>
        </w:rPr>
        <w:t xml:space="preserve"> муниципальных образований реже других считают </w:t>
      </w:r>
      <w:r w:rsidR="00337B05" w:rsidRPr="00764760">
        <w:rPr>
          <w:sz w:val="28"/>
          <w:szCs w:val="28"/>
        </w:rPr>
        <w:t xml:space="preserve">выбор финансовых организаций </w:t>
      </w:r>
      <w:r w:rsidRPr="00764760">
        <w:rPr>
          <w:sz w:val="28"/>
          <w:szCs w:val="28"/>
        </w:rPr>
        <w:t xml:space="preserve">достаточным, наиболее низкий показатель зафиксирован в </w:t>
      </w:r>
      <w:r w:rsidR="00337B05" w:rsidRPr="00764760">
        <w:rPr>
          <w:sz w:val="28"/>
          <w:szCs w:val="28"/>
        </w:rPr>
        <w:t xml:space="preserve">Новосибирском (28,6%) и </w:t>
      </w:r>
      <w:proofErr w:type="spellStart"/>
      <w:r w:rsidR="00337B05" w:rsidRPr="00764760">
        <w:rPr>
          <w:sz w:val="28"/>
          <w:szCs w:val="28"/>
        </w:rPr>
        <w:t>Кыштовском</w:t>
      </w:r>
      <w:proofErr w:type="spellEnd"/>
      <w:r w:rsidR="00337B05" w:rsidRPr="00764760">
        <w:rPr>
          <w:sz w:val="28"/>
          <w:szCs w:val="28"/>
        </w:rPr>
        <w:t xml:space="preserve"> районах (21,4</w:t>
      </w:r>
      <w:r w:rsidRPr="00764760">
        <w:rPr>
          <w:sz w:val="28"/>
          <w:szCs w:val="28"/>
        </w:rPr>
        <w:t>%).</w:t>
      </w:r>
      <w:r w:rsidR="00C30C83" w:rsidRPr="00764760">
        <w:rPr>
          <w:sz w:val="28"/>
          <w:szCs w:val="28"/>
        </w:rPr>
        <w:t xml:space="preserve"> </w:t>
      </w:r>
      <w:proofErr w:type="gramEnd"/>
    </w:p>
    <w:p w:rsidR="00764760" w:rsidRPr="00764760" w:rsidRDefault="00764760" w:rsidP="00764760">
      <w:pPr>
        <w:spacing w:after="0" w:line="240" w:lineRule="auto"/>
        <w:ind w:firstLine="709"/>
        <w:jc w:val="both"/>
        <w:rPr>
          <w:sz w:val="28"/>
          <w:szCs w:val="28"/>
        </w:rPr>
      </w:pPr>
    </w:p>
    <w:p w:rsidR="00DD1A82" w:rsidRDefault="00017ECF" w:rsidP="00764760">
      <w:pPr>
        <w:ind w:firstLine="0"/>
      </w:pPr>
      <w:r w:rsidRPr="00017ECF">
        <w:rPr>
          <w:noProof/>
          <w:lang w:eastAsia="ru-RU"/>
        </w:rPr>
        <w:drawing>
          <wp:inline distT="0" distB="0" distL="0" distR="0">
            <wp:extent cx="6115050" cy="6553200"/>
            <wp:effectExtent l="0" t="0" r="0" b="0"/>
            <wp:docPr id="50" name="Диаграмма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017ECF" w:rsidRDefault="00017ECF" w:rsidP="00764760">
      <w:pPr>
        <w:spacing w:after="0" w:line="240" w:lineRule="auto"/>
        <w:jc w:val="center"/>
        <w:rPr>
          <w:rFonts w:eastAsia="Calibri"/>
          <w:b/>
          <w:szCs w:val="24"/>
        </w:rPr>
      </w:pPr>
      <w:r w:rsidRPr="00EB570F">
        <w:rPr>
          <w:rFonts w:eastAsia="Calibri"/>
          <w:szCs w:val="24"/>
        </w:rPr>
        <w:t xml:space="preserve">Диаграмма </w:t>
      </w:r>
      <w:r w:rsidR="00EB570F" w:rsidRPr="00EB570F">
        <w:rPr>
          <w:rFonts w:eastAsia="Calibri"/>
          <w:szCs w:val="24"/>
        </w:rPr>
        <w:t>2</w:t>
      </w:r>
      <w:r w:rsidRPr="00EB570F">
        <w:rPr>
          <w:rFonts w:eastAsia="Calibri"/>
          <w:szCs w:val="24"/>
        </w:rPr>
        <w:t>.2</w:t>
      </w:r>
      <w:r w:rsidR="00AF195B">
        <w:rPr>
          <w:rFonts w:eastAsia="Calibri"/>
          <w:szCs w:val="24"/>
        </w:rPr>
        <w:t xml:space="preserve"> </w:t>
      </w:r>
      <w:r w:rsidRPr="00EB570F">
        <w:rPr>
          <w:rFonts w:eastAsia="Calibri"/>
          <w:b/>
          <w:szCs w:val="24"/>
        </w:rPr>
        <w:t xml:space="preserve">– </w:t>
      </w:r>
      <w:r w:rsidR="00F05F12">
        <w:rPr>
          <w:rFonts w:eastAsia="Calibri"/>
          <w:b/>
          <w:szCs w:val="24"/>
        </w:rPr>
        <w:t>Оценка</w:t>
      </w:r>
      <w:r w:rsidR="00F05F12" w:rsidRPr="00EB570F">
        <w:rPr>
          <w:rFonts w:eastAsia="Calibri"/>
          <w:b/>
          <w:szCs w:val="24"/>
        </w:rPr>
        <w:t xml:space="preserve"> </w:t>
      </w:r>
      <w:r w:rsidR="00EB570F" w:rsidRPr="00EB570F">
        <w:rPr>
          <w:rFonts w:eastAsia="Calibri"/>
          <w:b/>
          <w:szCs w:val="24"/>
        </w:rPr>
        <w:t>достаточности</w:t>
      </w:r>
      <w:r w:rsidRPr="00EB570F">
        <w:rPr>
          <w:rFonts w:eastAsia="Calibri"/>
          <w:b/>
          <w:szCs w:val="24"/>
        </w:rPr>
        <w:t xml:space="preserve"> </w:t>
      </w:r>
      <w:r w:rsidR="00EB570F" w:rsidRPr="00EB570F">
        <w:rPr>
          <w:rFonts w:eastAsia="Calibri"/>
          <w:b/>
          <w:szCs w:val="24"/>
        </w:rPr>
        <w:t xml:space="preserve">выбора финансовых организаций </w:t>
      </w:r>
      <w:r w:rsidRPr="00EB570F">
        <w:rPr>
          <w:rFonts w:eastAsia="Calibri"/>
          <w:b/>
          <w:szCs w:val="24"/>
        </w:rPr>
        <w:t>в разрезе территории, % от числа опрошенных</w:t>
      </w:r>
    </w:p>
    <w:p w:rsidR="00337B05" w:rsidRDefault="00337B05" w:rsidP="00017ECF">
      <w:pPr>
        <w:jc w:val="center"/>
        <w:rPr>
          <w:rFonts w:eastAsia="Calibri"/>
          <w:b/>
          <w:szCs w:val="24"/>
        </w:rPr>
      </w:pPr>
    </w:p>
    <w:p w:rsidR="00D763EE" w:rsidRDefault="00F24826" w:rsidP="002636D9">
      <w:pPr>
        <w:pStyle w:val="1"/>
        <w:spacing w:before="0" w:after="0" w:line="240" w:lineRule="auto"/>
        <w:jc w:val="center"/>
        <w:rPr>
          <w:color w:val="auto"/>
        </w:rPr>
      </w:pPr>
      <w:bookmarkStart w:id="10" w:name="_Toc23957230"/>
      <w:r>
        <w:rPr>
          <w:color w:val="auto"/>
        </w:rPr>
        <w:lastRenderedPageBreak/>
        <w:t xml:space="preserve">РАЗДЕЛ 3. </w:t>
      </w:r>
      <w:r w:rsidRPr="00F24826">
        <w:rPr>
          <w:color w:val="auto"/>
        </w:rPr>
        <w:t>УДОВЛЕТВОРЕННОСТЬ ДЕЯТЕЛЬНОСТЬЮ ФИНАНСОВЫХ ОРГАНИЗАЦИЙ</w:t>
      </w:r>
      <w:r w:rsidR="00D763EE" w:rsidRPr="00114357">
        <w:rPr>
          <w:color w:val="auto"/>
        </w:rPr>
        <w:t xml:space="preserve"> (ПОКАЗАТЕЛЬ 45)</w:t>
      </w:r>
      <w:bookmarkEnd w:id="10"/>
    </w:p>
    <w:p w:rsidR="00114357" w:rsidRPr="00114357" w:rsidRDefault="00114357" w:rsidP="00114357"/>
    <w:p w:rsidR="004B7308" w:rsidRPr="00764760" w:rsidRDefault="004B7308" w:rsidP="00764760">
      <w:pPr>
        <w:spacing w:after="0" w:line="240" w:lineRule="auto"/>
        <w:ind w:firstLineChars="125" w:firstLine="350"/>
        <w:jc w:val="both"/>
        <w:rPr>
          <w:sz w:val="28"/>
          <w:szCs w:val="28"/>
        </w:rPr>
      </w:pPr>
      <w:r w:rsidRPr="00764760">
        <w:rPr>
          <w:sz w:val="28"/>
          <w:szCs w:val="28"/>
        </w:rPr>
        <w:t xml:space="preserve">Для определения удовлетворенности деятельностью финансовых </w:t>
      </w:r>
      <w:r w:rsidR="00393529" w:rsidRPr="00764760">
        <w:rPr>
          <w:sz w:val="28"/>
          <w:szCs w:val="28"/>
        </w:rPr>
        <w:t>организаций</w:t>
      </w:r>
      <w:r w:rsidRPr="00764760">
        <w:rPr>
          <w:sz w:val="28"/>
          <w:szCs w:val="28"/>
        </w:rPr>
        <w:t xml:space="preserve"> среди жителей Новосибирской области респондентам был задан вопрос: </w:t>
      </w:r>
      <w:r w:rsidRPr="00764760">
        <w:rPr>
          <w:i/>
          <w:sz w:val="28"/>
          <w:szCs w:val="28"/>
        </w:rPr>
        <w:t xml:space="preserve">«Вы удовлетворены деятельностью финансовых организаций для получения необходимых услуг?» </w:t>
      </w:r>
      <w:r w:rsidRPr="00764760">
        <w:rPr>
          <w:sz w:val="28"/>
          <w:szCs w:val="28"/>
        </w:rPr>
        <w:t>(можно выбрать один вариант ответа).</w:t>
      </w:r>
    </w:p>
    <w:p w:rsidR="00393529" w:rsidRPr="00764760" w:rsidRDefault="00393529" w:rsidP="00764760">
      <w:pPr>
        <w:spacing w:after="0" w:line="240" w:lineRule="auto"/>
        <w:ind w:firstLineChars="125" w:firstLine="350"/>
        <w:jc w:val="both"/>
        <w:rPr>
          <w:sz w:val="28"/>
          <w:szCs w:val="28"/>
        </w:rPr>
      </w:pPr>
      <w:r w:rsidRPr="00764760">
        <w:rPr>
          <w:sz w:val="28"/>
          <w:szCs w:val="28"/>
        </w:rPr>
        <w:t xml:space="preserve">Удовлетворенность деятельностью финансовых организаций рассмотрена с двух сторон: рассчитан показатель удовлетворенности деятельностью финансовых организаций по Новосибирской области </w:t>
      </w:r>
      <w:r w:rsidR="004F7A66" w:rsidRPr="00764760">
        <w:rPr>
          <w:sz w:val="28"/>
          <w:szCs w:val="28"/>
        </w:rPr>
        <w:t xml:space="preserve">в целом </w:t>
      </w:r>
      <w:r w:rsidRPr="00764760">
        <w:rPr>
          <w:sz w:val="28"/>
          <w:szCs w:val="28"/>
        </w:rPr>
        <w:t>и по муниципальным образованиям (</w:t>
      </w:r>
      <w:proofErr w:type="gramStart"/>
      <w:r w:rsidRPr="00764760">
        <w:rPr>
          <w:sz w:val="28"/>
          <w:szCs w:val="28"/>
        </w:rPr>
        <w:t>удовлетворены</w:t>
      </w:r>
      <w:proofErr w:type="gramEnd"/>
      <w:r w:rsidRPr="00764760">
        <w:rPr>
          <w:sz w:val="28"/>
          <w:szCs w:val="28"/>
        </w:rPr>
        <w:t>/</w:t>
      </w:r>
      <w:r w:rsidR="00AD27AB" w:rsidRPr="00764760">
        <w:rPr>
          <w:sz w:val="28"/>
          <w:szCs w:val="28"/>
        </w:rPr>
        <w:t>не удовлетворены</w:t>
      </w:r>
      <w:r w:rsidRPr="00764760">
        <w:rPr>
          <w:sz w:val="28"/>
          <w:szCs w:val="28"/>
        </w:rPr>
        <w:t xml:space="preserve">), также проведен анализ оценки </w:t>
      </w:r>
      <w:r w:rsidR="00AD27AB" w:rsidRPr="00764760">
        <w:rPr>
          <w:sz w:val="28"/>
          <w:szCs w:val="28"/>
        </w:rPr>
        <w:t>удовлетворенности деятельностью финансовых организаций среди респондентов.</w:t>
      </w:r>
    </w:p>
    <w:p w:rsidR="003D2542" w:rsidRPr="00764760" w:rsidRDefault="007B19E0" w:rsidP="00764760">
      <w:pPr>
        <w:spacing w:after="0" w:line="240" w:lineRule="auto"/>
        <w:ind w:firstLineChars="125" w:firstLine="350"/>
        <w:jc w:val="both"/>
        <w:rPr>
          <w:sz w:val="28"/>
          <w:szCs w:val="28"/>
        </w:rPr>
      </w:pPr>
      <w:r w:rsidRPr="00764760">
        <w:rPr>
          <w:sz w:val="28"/>
          <w:szCs w:val="28"/>
        </w:rPr>
        <w:t xml:space="preserve">Уровень удовлетворенности деятельностью финансовых организаций равен 92,6% и соответствует высокой отметке (75,0% и выше). </w:t>
      </w:r>
      <w:proofErr w:type="gramStart"/>
      <w:r w:rsidR="00AD27AB" w:rsidRPr="00764760">
        <w:rPr>
          <w:sz w:val="28"/>
          <w:szCs w:val="28"/>
        </w:rPr>
        <w:t>Показатель удовлетворенности рассчитан как отношение количества респондентов, выбравших варианты ответа «удовлетворен» и «частично удовлетворен» к общему количеству опрошенных, за исключением затруднившихся ответить.</w:t>
      </w:r>
      <w:proofErr w:type="gramEnd"/>
    </w:p>
    <w:p w:rsidR="00337B05" w:rsidRPr="00764760" w:rsidRDefault="000F3BF5" w:rsidP="00764760">
      <w:pPr>
        <w:spacing w:after="0" w:line="240" w:lineRule="auto"/>
        <w:ind w:firstLineChars="125" w:firstLine="350"/>
        <w:jc w:val="both"/>
        <w:rPr>
          <w:sz w:val="28"/>
          <w:szCs w:val="28"/>
        </w:rPr>
      </w:pPr>
      <w:r w:rsidRPr="00764760">
        <w:rPr>
          <w:sz w:val="28"/>
          <w:szCs w:val="28"/>
        </w:rPr>
        <w:t xml:space="preserve">По оценке респондентов на </w:t>
      </w:r>
      <w:r w:rsidR="00541B81" w:rsidRPr="00764760">
        <w:rPr>
          <w:sz w:val="28"/>
          <w:szCs w:val="28"/>
        </w:rPr>
        <w:t>территории Новосибирской области потребители услуг</w:t>
      </w:r>
      <w:r w:rsidR="00C65C40" w:rsidRPr="00764760">
        <w:rPr>
          <w:sz w:val="28"/>
          <w:szCs w:val="28"/>
        </w:rPr>
        <w:t xml:space="preserve"> </w:t>
      </w:r>
      <w:r w:rsidR="00541B81" w:rsidRPr="00764760">
        <w:rPr>
          <w:sz w:val="28"/>
          <w:szCs w:val="28"/>
        </w:rPr>
        <w:t>в большей степени удовлетворены деятельностью финансовых организаций</w:t>
      </w:r>
      <w:r w:rsidRPr="00764760">
        <w:rPr>
          <w:sz w:val="28"/>
          <w:szCs w:val="28"/>
        </w:rPr>
        <w:t xml:space="preserve"> (</w:t>
      </w:r>
      <w:r w:rsidR="003D2542" w:rsidRPr="00764760">
        <w:rPr>
          <w:sz w:val="28"/>
          <w:szCs w:val="28"/>
        </w:rPr>
        <w:t>92,6</w:t>
      </w:r>
      <w:r w:rsidRPr="00764760">
        <w:rPr>
          <w:sz w:val="28"/>
          <w:szCs w:val="28"/>
        </w:rPr>
        <w:t>%)</w:t>
      </w:r>
      <w:r w:rsidR="00541B81" w:rsidRPr="00764760">
        <w:rPr>
          <w:sz w:val="28"/>
          <w:szCs w:val="28"/>
        </w:rPr>
        <w:t xml:space="preserve">: частично удовлетворены – </w:t>
      </w:r>
      <w:r w:rsidR="002222D8" w:rsidRPr="00764760">
        <w:rPr>
          <w:sz w:val="28"/>
          <w:szCs w:val="28"/>
        </w:rPr>
        <w:t>47,1</w:t>
      </w:r>
      <w:r w:rsidR="00C65C40" w:rsidRPr="00764760">
        <w:rPr>
          <w:sz w:val="28"/>
          <w:szCs w:val="28"/>
        </w:rPr>
        <w:t>% и</w:t>
      </w:r>
      <w:r w:rsidR="00541B81" w:rsidRPr="00764760">
        <w:rPr>
          <w:sz w:val="28"/>
          <w:szCs w:val="28"/>
        </w:rPr>
        <w:t xml:space="preserve"> удовлетворены – </w:t>
      </w:r>
      <w:r w:rsidR="002222D8" w:rsidRPr="00764760">
        <w:rPr>
          <w:sz w:val="28"/>
          <w:szCs w:val="28"/>
        </w:rPr>
        <w:t>45,5</w:t>
      </w:r>
      <w:r w:rsidR="00541B81" w:rsidRPr="00764760">
        <w:rPr>
          <w:sz w:val="28"/>
          <w:szCs w:val="28"/>
        </w:rPr>
        <w:t>%</w:t>
      </w:r>
      <w:r w:rsidR="003E402E" w:rsidRPr="00764760">
        <w:rPr>
          <w:sz w:val="28"/>
          <w:szCs w:val="28"/>
        </w:rPr>
        <w:t xml:space="preserve"> опрошенных</w:t>
      </w:r>
      <w:r w:rsidR="00541560" w:rsidRPr="00764760">
        <w:rPr>
          <w:sz w:val="28"/>
          <w:szCs w:val="28"/>
        </w:rPr>
        <w:t xml:space="preserve"> (</w:t>
      </w:r>
      <w:proofErr w:type="gramStart"/>
      <w:r w:rsidR="00541560" w:rsidRPr="00764760">
        <w:rPr>
          <w:sz w:val="28"/>
          <w:szCs w:val="28"/>
        </w:rPr>
        <w:t>см</w:t>
      </w:r>
      <w:proofErr w:type="gramEnd"/>
      <w:r w:rsidR="00541560" w:rsidRPr="00764760">
        <w:rPr>
          <w:sz w:val="28"/>
          <w:szCs w:val="28"/>
        </w:rPr>
        <w:t>. диаграмму 3.1)</w:t>
      </w:r>
      <w:r w:rsidR="00541B81" w:rsidRPr="00764760">
        <w:rPr>
          <w:sz w:val="28"/>
          <w:szCs w:val="28"/>
        </w:rPr>
        <w:t>.</w:t>
      </w:r>
      <w:r w:rsidR="007B19E0" w:rsidRPr="00764760">
        <w:rPr>
          <w:sz w:val="28"/>
          <w:szCs w:val="28"/>
        </w:rPr>
        <w:t xml:space="preserve"> </w:t>
      </w:r>
      <w:r w:rsidR="002222D8" w:rsidRPr="00764760">
        <w:rPr>
          <w:sz w:val="28"/>
          <w:szCs w:val="28"/>
        </w:rPr>
        <w:t xml:space="preserve">Не </w:t>
      </w:r>
      <w:proofErr w:type="gramStart"/>
      <w:r w:rsidR="002222D8" w:rsidRPr="00764760">
        <w:rPr>
          <w:sz w:val="28"/>
          <w:szCs w:val="28"/>
        </w:rPr>
        <w:t>удовлетворены</w:t>
      </w:r>
      <w:proofErr w:type="gramEnd"/>
      <w:r w:rsidR="002222D8" w:rsidRPr="00764760">
        <w:rPr>
          <w:sz w:val="28"/>
          <w:szCs w:val="28"/>
        </w:rPr>
        <w:t xml:space="preserve"> деятельность финансовых организаций 7,4</w:t>
      </w:r>
      <w:r w:rsidR="00541B81" w:rsidRPr="00764760">
        <w:rPr>
          <w:sz w:val="28"/>
          <w:szCs w:val="28"/>
        </w:rPr>
        <w:t>%</w:t>
      </w:r>
      <w:r w:rsidR="00C65C40" w:rsidRPr="00764760">
        <w:rPr>
          <w:sz w:val="28"/>
          <w:szCs w:val="28"/>
        </w:rPr>
        <w:t xml:space="preserve">. </w:t>
      </w:r>
    </w:p>
    <w:p w:rsidR="00337B05" w:rsidRDefault="00470DC6" w:rsidP="00337B05">
      <w:r w:rsidRPr="00470DC6">
        <w:rPr>
          <w:noProof/>
          <w:lang w:eastAsia="ru-RU"/>
        </w:rPr>
        <w:drawing>
          <wp:inline distT="0" distB="0" distL="0" distR="0">
            <wp:extent cx="5629523" cy="2337683"/>
            <wp:effectExtent l="19050" t="0" r="0" b="0"/>
            <wp:docPr id="9" name="Диаграмма 5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C65C40" w:rsidRDefault="00C65C40" w:rsidP="00764760">
      <w:pPr>
        <w:spacing w:after="0" w:line="240" w:lineRule="auto"/>
        <w:jc w:val="center"/>
        <w:rPr>
          <w:rFonts w:eastAsia="Calibri"/>
          <w:b/>
          <w:szCs w:val="24"/>
        </w:rPr>
      </w:pPr>
      <w:r w:rsidRPr="00EB570F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3</w:t>
      </w:r>
      <w:r w:rsidRPr="00EB570F">
        <w:rPr>
          <w:rFonts w:eastAsia="Calibri"/>
          <w:szCs w:val="24"/>
        </w:rPr>
        <w:t>.</w:t>
      </w:r>
      <w:r>
        <w:rPr>
          <w:rFonts w:eastAsia="Calibri"/>
          <w:szCs w:val="24"/>
        </w:rPr>
        <w:t>1</w:t>
      </w:r>
      <w:r w:rsidR="000D4712">
        <w:rPr>
          <w:rFonts w:eastAsia="Calibri"/>
          <w:szCs w:val="24"/>
        </w:rPr>
        <w:t xml:space="preserve"> </w:t>
      </w:r>
      <w:r w:rsidRPr="00EB570F">
        <w:rPr>
          <w:rFonts w:eastAsia="Calibri"/>
          <w:b/>
          <w:szCs w:val="24"/>
        </w:rPr>
        <w:t xml:space="preserve">– Уровень </w:t>
      </w:r>
      <w:r>
        <w:rPr>
          <w:rFonts w:eastAsia="Calibri"/>
          <w:b/>
          <w:szCs w:val="24"/>
        </w:rPr>
        <w:t>удовлетворенности</w:t>
      </w:r>
      <w:r w:rsidRPr="00EB570F">
        <w:rPr>
          <w:rFonts w:eastAsia="Calibri"/>
          <w:b/>
          <w:szCs w:val="24"/>
        </w:rPr>
        <w:t xml:space="preserve"> </w:t>
      </w:r>
      <w:r>
        <w:rPr>
          <w:rFonts w:eastAsia="Calibri"/>
          <w:b/>
          <w:szCs w:val="24"/>
        </w:rPr>
        <w:t>деятельностью</w:t>
      </w:r>
      <w:r w:rsidRPr="00EB570F">
        <w:rPr>
          <w:rFonts w:eastAsia="Calibri"/>
          <w:b/>
          <w:szCs w:val="24"/>
        </w:rPr>
        <w:t xml:space="preserve"> финансовых организаций, % от числа опрошенных</w:t>
      </w:r>
    </w:p>
    <w:p w:rsidR="00764760" w:rsidRDefault="00764760" w:rsidP="002E2081">
      <w:pPr>
        <w:jc w:val="both"/>
      </w:pPr>
    </w:p>
    <w:p w:rsidR="000A58D7" w:rsidRPr="00764760" w:rsidRDefault="000A58D7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>
        <w:t xml:space="preserve">В </w:t>
      </w:r>
      <w:r w:rsidRPr="00764760">
        <w:rPr>
          <w:sz w:val="28"/>
          <w:szCs w:val="28"/>
        </w:rPr>
        <w:t>случае если респонденты отмечали вариант ответа «не удовлетворен», они могли указать, деятельностью каких финансов</w:t>
      </w:r>
      <w:r w:rsidR="00D739E8">
        <w:rPr>
          <w:sz w:val="28"/>
          <w:szCs w:val="28"/>
        </w:rPr>
        <w:t>ых</w:t>
      </w:r>
      <w:r w:rsidRPr="00764760">
        <w:rPr>
          <w:sz w:val="28"/>
          <w:szCs w:val="28"/>
        </w:rPr>
        <w:t xml:space="preserve"> организаци</w:t>
      </w:r>
      <w:r w:rsidR="00D739E8">
        <w:rPr>
          <w:sz w:val="28"/>
          <w:szCs w:val="28"/>
        </w:rPr>
        <w:t>й</w:t>
      </w:r>
      <w:r w:rsidRPr="00764760">
        <w:rPr>
          <w:sz w:val="28"/>
          <w:szCs w:val="28"/>
        </w:rPr>
        <w:t xml:space="preserve"> они не удовлетворены (свободный ответ). </w:t>
      </w:r>
    </w:p>
    <w:p w:rsidR="005D3C0F" w:rsidRPr="00764760" w:rsidRDefault="007B19E0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 xml:space="preserve">Респонденты, которые не удовлетворены деятельностью финансовых организаций, чаще всего отмечали следующие организации: банки Открытие, </w:t>
      </w:r>
      <w:proofErr w:type="spellStart"/>
      <w:r w:rsidRPr="00764760">
        <w:rPr>
          <w:sz w:val="28"/>
          <w:szCs w:val="28"/>
        </w:rPr>
        <w:t>Альфабанк</w:t>
      </w:r>
      <w:proofErr w:type="spellEnd"/>
      <w:r w:rsidRPr="00764760">
        <w:rPr>
          <w:sz w:val="28"/>
          <w:szCs w:val="28"/>
        </w:rPr>
        <w:t xml:space="preserve">, Левобережный, </w:t>
      </w:r>
      <w:proofErr w:type="spellStart"/>
      <w:r w:rsidRPr="00764760">
        <w:rPr>
          <w:sz w:val="28"/>
          <w:szCs w:val="28"/>
        </w:rPr>
        <w:t>Россельхозбанк</w:t>
      </w:r>
      <w:proofErr w:type="spellEnd"/>
      <w:r w:rsidRPr="00764760">
        <w:rPr>
          <w:sz w:val="28"/>
          <w:szCs w:val="28"/>
        </w:rPr>
        <w:t xml:space="preserve">, ВТБ24, </w:t>
      </w:r>
      <w:proofErr w:type="spellStart"/>
      <w:r w:rsidRPr="00764760">
        <w:rPr>
          <w:sz w:val="28"/>
          <w:szCs w:val="28"/>
        </w:rPr>
        <w:t>Совкомбанк</w:t>
      </w:r>
      <w:proofErr w:type="spellEnd"/>
      <w:r w:rsidRPr="00764760">
        <w:rPr>
          <w:sz w:val="28"/>
          <w:szCs w:val="28"/>
        </w:rPr>
        <w:t xml:space="preserve"> </w:t>
      </w:r>
      <w:r w:rsidR="00541560" w:rsidRPr="00764760">
        <w:rPr>
          <w:sz w:val="28"/>
          <w:szCs w:val="28"/>
        </w:rPr>
        <w:t>(</w:t>
      </w:r>
      <w:r w:rsidRPr="00764760">
        <w:rPr>
          <w:sz w:val="28"/>
          <w:szCs w:val="28"/>
        </w:rPr>
        <w:t xml:space="preserve">60,8%, </w:t>
      </w:r>
      <w:r w:rsidR="00541560" w:rsidRPr="00764760">
        <w:rPr>
          <w:sz w:val="28"/>
          <w:szCs w:val="28"/>
        </w:rPr>
        <w:t xml:space="preserve">см. </w:t>
      </w:r>
      <w:r w:rsidR="00541560" w:rsidRPr="00764760">
        <w:rPr>
          <w:sz w:val="28"/>
          <w:szCs w:val="28"/>
        </w:rPr>
        <w:lastRenderedPageBreak/>
        <w:t>таблицу 3.</w:t>
      </w:r>
      <w:r w:rsidR="00317640">
        <w:rPr>
          <w:sz w:val="28"/>
          <w:szCs w:val="28"/>
        </w:rPr>
        <w:t>1</w:t>
      </w:r>
      <w:r w:rsidR="00541560" w:rsidRPr="00764760">
        <w:rPr>
          <w:sz w:val="28"/>
          <w:szCs w:val="28"/>
        </w:rPr>
        <w:t>)</w:t>
      </w:r>
      <w:r w:rsidR="005D3C0F" w:rsidRPr="00764760">
        <w:rPr>
          <w:sz w:val="28"/>
          <w:szCs w:val="28"/>
        </w:rPr>
        <w:t xml:space="preserve">, </w:t>
      </w:r>
      <w:r w:rsidR="001224DF" w:rsidRPr="00764760">
        <w:rPr>
          <w:sz w:val="28"/>
          <w:szCs w:val="28"/>
        </w:rPr>
        <w:t>деятельностью</w:t>
      </w:r>
      <w:r w:rsidR="005D3C0F" w:rsidRPr="00764760">
        <w:rPr>
          <w:sz w:val="28"/>
          <w:szCs w:val="28"/>
        </w:rPr>
        <w:t xml:space="preserve"> Сбербанка </w:t>
      </w:r>
      <w:r w:rsidR="001224DF" w:rsidRPr="00764760">
        <w:rPr>
          <w:sz w:val="28"/>
          <w:szCs w:val="28"/>
        </w:rPr>
        <w:t xml:space="preserve">не </w:t>
      </w:r>
      <w:r w:rsidR="000A58D7" w:rsidRPr="00764760">
        <w:rPr>
          <w:sz w:val="28"/>
          <w:szCs w:val="28"/>
        </w:rPr>
        <w:t>удовлетворена</w:t>
      </w:r>
      <w:r w:rsidR="001224DF" w:rsidRPr="00764760">
        <w:rPr>
          <w:sz w:val="28"/>
          <w:szCs w:val="28"/>
        </w:rPr>
        <w:t xml:space="preserve"> малая часть опрошенных </w:t>
      </w:r>
      <w:r w:rsidR="005D3C0F" w:rsidRPr="00764760">
        <w:rPr>
          <w:sz w:val="28"/>
          <w:szCs w:val="28"/>
        </w:rPr>
        <w:t>(16,6%)</w:t>
      </w:r>
      <w:r w:rsidR="000A58D7" w:rsidRPr="00764760">
        <w:rPr>
          <w:sz w:val="28"/>
          <w:szCs w:val="28"/>
        </w:rPr>
        <w:t xml:space="preserve">. </w:t>
      </w:r>
    </w:p>
    <w:p w:rsidR="007B19E0" w:rsidRPr="00764760" w:rsidRDefault="001224DF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 xml:space="preserve">В дополнение к перечню организаций, которыми респонденты </w:t>
      </w:r>
      <w:proofErr w:type="gramStart"/>
      <w:r w:rsidRPr="00764760">
        <w:rPr>
          <w:sz w:val="28"/>
          <w:szCs w:val="28"/>
        </w:rPr>
        <w:t>оказались</w:t>
      </w:r>
      <w:proofErr w:type="gramEnd"/>
      <w:r w:rsidRPr="00764760">
        <w:rPr>
          <w:sz w:val="28"/>
          <w:szCs w:val="28"/>
        </w:rPr>
        <w:t xml:space="preserve"> не удовлетворены, респонденты отметили основные причины неудовлетворенности</w:t>
      </w:r>
      <w:r w:rsidR="005D3C0F" w:rsidRPr="00764760">
        <w:rPr>
          <w:sz w:val="28"/>
          <w:szCs w:val="28"/>
        </w:rPr>
        <w:t xml:space="preserve">: </w:t>
      </w:r>
      <w:r w:rsidRPr="00764760">
        <w:rPr>
          <w:sz w:val="28"/>
          <w:szCs w:val="28"/>
        </w:rPr>
        <w:t>невыгодные условия для клиентов банка при использовании финансовых продуктов (услуг) (12,3%), нехватка</w:t>
      </w:r>
      <w:r w:rsidR="005D3C0F" w:rsidRPr="00764760">
        <w:rPr>
          <w:sz w:val="28"/>
          <w:szCs w:val="28"/>
        </w:rPr>
        <w:t xml:space="preserve"> отделений банков в населенном пункте (5,2%)</w:t>
      </w:r>
      <w:r w:rsidRPr="00764760">
        <w:rPr>
          <w:sz w:val="28"/>
          <w:szCs w:val="28"/>
        </w:rPr>
        <w:t>, а также</w:t>
      </w:r>
      <w:r w:rsidR="005D3C0F" w:rsidRPr="00764760">
        <w:rPr>
          <w:sz w:val="28"/>
          <w:szCs w:val="28"/>
        </w:rPr>
        <w:t xml:space="preserve"> </w:t>
      </w:r>
      <w:r w:rsidRPr="00764760">
        <w:rPr>
          <w:sz w:val="28"/>
          <w:szCs w:val="28"/>
        </w:rPr>
        <w:t xml:space="preserve">нехватка </w:t>
      </w:r>
      <w:r w:rsidR="005D3C0F" w:rsidRPr="00764760">
        <w:rPr>
          <w:sz w:val="28"/>
          <w:szCs w:val="28"/>
        </w:rPr>
        <w:t xml:space="preserve">банкоматов в населенном пункте (2,6%). </w:t>
      </w:r>
    </w:p>
    <w:p w:rsidR="00764760" w:rsidRDefault="00764760" w:rsidP="00764760">
      <w:pPr>
        <w:ind w:firstLine="0"/>
        <w:rPr>
          <w:rFonts w:eastAsia="Calibri"/>
          <w:szCs w:val="24"/>
        </w:rPr>
      </w:pPr>
    </w:p>
    <w:p w:rsidR="00C65C40" w:rsidRPr="00764760" w:rsidRDefault="007B19E0" w:rsidP="00764760">
      <w:pPr>
        <w:spacing w:after="0" w:line="240" w:lineRule="auto"/>
        <w:ind w:firstLine="0"/>
        <w:jc w:val="both"/>
        <w:rPr>
          <w:sz w:val="28"/>
          <w:szCs w:val="28"/>
        </w:rPr>
      </w:pPr>
      <w:r w:rsidRPr="00764760">
        <w:rPr>
          <w:rFonts w:eastAsia="Calibri"/>
          <w:sz w:val="28"/>
          <w:szCs w:val="28"/>
        </w:rPr>
        <w:t>Таблица 3.</w:t>
      </w:r>
      <w:r w:rsidR="000D4712" w:rsidRPr="00764760">
        <w:rPr>
          <w:rFonts w:eastAsia="Calibri"/>
          <w:sz w:val="28"/>
          <w:szCs w:val="28"/>
        </w:rPr>
        <w:t>1</w:t>
      </w:r>
      <w:r w:rsidR="00764760">
        <w:rPr>
          <w:rFonts w:eastAsia="Calibri"/>
          <w:sz w:val="28"/>
          <w:szCs w:val="28"/>
        </w:rPr>
        <w:t>.</w:t>
      </w:r>
      <w:r w:rsidR="000D4712" w:rsidRPr="00764760">
        <w:rPr>
          <w:rFonts w:eastAsia="Calibri"/>
          <w:sz w:val="28"/>
          <w:szCs w:val="28"/>
        </w:rPr>
        <w:t xml:space="preserve"> </w:t>
      </w:r>
      <w:r w:rsidRPr="00764760">
        <w:rPr>
          <w:rFonts w:eastAsia="Calibri"/>
          <w:b/>
          <w:sz w:val="28"/>
          <w:szCs w:val="28"/>
        </w:rPr>
        <w:t>– Финансовые организации, деятельностью которых респонденты не удовлетворены</w:t>
      </w:r>
      <w:r w:rsidR="000A58D7" w:rsidRPr="00764760">
        <w:rPr>
          <w:rFonts w:eastAsia="Calibri"/>
          <w:b/>
          <w:sz w:val="28"/>
          <w:szCs w:val="28"/>
        </w:rPr>
        <w:t>, причины неудовлетворенности деятельностью финансовых организаций</w:t>
      </w:r>
      <w:r w:rsidRPr="00764760">
        <w:rPr>
          <w:rFonts w:eastAsia="Calibri"/>
          <w:b/>
          <w:sz w:val="28"/>
          <w:szCs w:val="28"/>
        </w:rPr>
        <w:t>, % от числа неудовлетворенных</w:t>
      </w:r>
    </w:p>
    <w:tbl>
      <w:tblPr>
        <w:tblStyle w:val="210"/>
        <w:tblpPr w:leftFromText="180" w:rightFromText="180" w:vertAnchor="text" w:horzAnchor="margin" w:tblpY="200"/>
        <w:tblW w:w="5000" w:type="pct"/>
        <w:tblBorders>
          <w:top w:val="none" w:sz="0" w:space="0" w:color="auto"/>
          <w:bottom w:val="none" w:sz="0" w:space="0" w:color="auto"/>
        </w:tblBorders>
        <w:tblLook w:val="04A0"/>
      </w:tblPr>
      <w:tblGrid>
        <w:gridCol w:w="524"/>
        <w:gridCol w:w="7462"/>
        <w:gridCol w:w="1584"/>
      </w:tblGrid>
      <w:tr w:rsidR="007B19E0" w:rsidRPr="008F4C85" w:rsidTr="002E2081">
        <w:trPr>
          <w:cnfStyle w:val="100000000000"/>
          <w:trHeight w:hRule="exact" w:val="287"/>
        </w:trPr>
        <w:tc>
          <w:tcPr>
            <w:cnfStyle w:val="001000000000"/>
            <w:tcW w:w="438" w:type="dxa"/>
          </w:tcPr>
          <w:p w:rsidR="007B19E0" w:rsidRPr="008F4C85" w:rsidDel="007B19E0" w:rsidRDefault="007B19E0" w:rsidP="002E2081">
            <w:pPr>
              <w:spacing w:after="0"/>
              <w:ind w:firstLine="0"/>
              <w:rPr>
                <w:rFonts w:ascii="Times New Roman" w:eastAsia="SimSun" w:hAnsi="Times New Roman"/>
                <w:sz w:val="28"/>
                <w:szCs w:val="28"/>
                <w:lang w:eastAsia="ar-SA"/>
              </w:rPr>
            </w:pPr>
            <w:r w:rsidRPr="008F4C85">
              <w:rPr>
                <w:rFonts w:ascii="Times New Roman" w:eastAsia="SimSun" w:hAnsi="Times New Roman"/>
                <w:sz w:val="28"/>
                <w:szCs w:val="28"/>
                <w:lang w:eastAsia="ar-SA"/>
              </w:rPr>
              <w:t>№</w:t>
            </w:r>
          </w:p>
        </w:tc>
        <w:tc>
          <w:tcPr>
            <w:tcW w:w="7096" w:type="dxa"/>
          </w:tcPr>
          <w:p w:rsidR="007B19E0" w:rsidRPr="008F4C85" w:rsidRDefault="007B19E0" w:rsidP="002E2081">
            <w:pPr>
              <w:spacing w:after="0"/>
              <w:ind w:firstLine="0"/>
              <w:cnfStyle w:val="100000000000"/>
              <w:rPr>
                <w:sz w:val="28"/>
                <w:szCs w:val="28"/>
              </w:rPr>
            </w:pPr>
            <w:r w:rsidRPr="008F4C85">
              <w:rPr>
                <w:rFonts w:ascii="Times New Roman" w:eastAsia="SimSun" w:hAnsi="Times New Roman"/>
                <w:sz w:val="28"/>
                <w:szCs w:val="28"/>
                <w:lang w:eastAsia="ar-SA"/>
              </w:rPr>
              <w:t>Финансовые организации</w:t>
            </w:r>
          </w:p>
        </w:tc>
        <w:tc>
          <w:tcPr>
            <w:tcW w:w="1506" w:type="dxa"/>
          </w:tcPr>
          <w:p w:rsidR="007B19E0" w:rsidRPr="008F4C85" w:rsidRDefault="007B19E0" w:rsidP="00112979">
            <w:pPr>
              <w:spacing w:after="0"/>
              <w:ind w:firstLine="0"/>
              <w:jc w:val="center"/>
              <w:cnfStyle w:val="100000000000"/>
              <w:rPr>
                <w:sz w:val="28"/>
                <w:szCs w:val="28"/>
              </w:rPr>
            </w:pPr>
            <w:r w:rsidRPr="008F4C85">
              <w:rPr>
                <w:sz w:val="28"/>
                <w:szCs w:val="28"/>
              </w:rPr>
              <w:t>Доля %</w:t>
            </w:r>
          </w:p>
        </w:tc>
      </w:tr>
      <w:tr w:rsidR="007B19E0" w:rsidRPr="008F4C85" w:rsidTr="002E2081">
        <w:trPr>
          <w:cnfStyle w:val="000000100000"/>
          <w:trHeight w:hRule="exact" w:val="712"/>
        </w:trPr>
        <w:tc>
          <w:tcPr>
            <w:cnfStyle w:val="001000000000"/>
            <w:tcW w:w="438" w:type="dxa"/>
          </w:tcPr>
          <w:p w:rsidR="007B19E0" w:rsidRPr="008F4C85" w:rsidDel="007B19E0" w:rsidRDefault="007B19E0" w:rsidP="002E2081">
            <w:pPr>
              <w:spacing w:after="0" w:line="320" w:lineRule="atLeast"/>
              <w:ind w:right="60" w:firstLine="0"/>
              <w:rPr>
                <w:rFonts w:cstheme="minorHAnsi"/>
                <w:sz w:val="28"/>
                <w:szCs w:val="28"/>
              </w:rPr>
            </w:pPr>
            <w:r w:rsidRPr="008F4C85">
              <w:rPr>
                <w:rFonts w:cstheme="minorHAnsi"/>
                <w:sz w:val="28"/>
                <w:szCs w:val="28"/>
              </w:rPr>
              <w:t>1</w:t>
            </w:r>
          </w:p>
        </w:tc>
        <w:tc>
          <w:tcPr>
            <w:tcW w:w="7096" w:type="dxa"/>
            <w:vAlign w:val="center"/>
          </w:tcPr>
          <w:p w:rsidR="007B19E0" w:rsidRPr="008F4C85" w:rsidRDefault="007B19E0" w:rsidP="002E2081">
            <w:pPr>
              <w:spacing w:after="0" w:line="320" w:lineRule="atLeast"/>
              <w:ind w:right="60" w:firstLine="0"/>
              <w:cnfStyle w:val="000000100000"/>
              <w:rPr>
                <w:rFonts w:cstheme="minorHAnsi"/>
                <w:sz w:val="28"/>
                <w:szCs w:val="28"/>
              </w:rPr>
            </w:pPr>
            <w:r w:rsidRPr="008F4C85">
              <w:rPr>
                <w:rFonts w:cstheme="minorHAnsi"/>
                <w:sz w:val="28"/>
                <w:szCs w:val="28"/>
              </w:rPr>
              <w:t xml:space="preserve">Банковские организации: Открытие, </w:t>
            </w:r>
            <w:proofErr w:type="spellStart"/>
            <w:r w:rsidRPr="008F4C85">
              <w:rPr>
                <w:rFonts w:cstheme="minorHAnsi"/>
                <w:sz w:val="28"/>
                <w:szCs w:val="28"/>
              </w:rPr>
              <w:t>Альфабанк</w:t>
            </w:r>
            <w:proofErr w:type="spellEnd"/>
            <w:r w:rsidRPr="008F4C85">
              <w:rPr>
                <w:rFonts w:cstheme="minorHAnsi"/>
                <w:sz w:val="28"/>
                <w:szCs w:val="28"/>
              </w:rPr>
              <w:t xml:space="preserve">, </w:t>
            </w:r>
            <w:proofErr w:type="gramStart"/>
            <w:r w:rsidRPr="008F4C85">
              <w:rPr>
                <w:rFonts w:cstheme="minorHAnsi"/>
                <w:sz w:val="28"/>
                <w:szCs w:val="28"/>
              </w:rPr>
              <w:t>Левобережный</w:t>
            </w:r>
            <w:proofErr w:type="gramEnd"/>
            <w:r w:rsidRPr="008F4C85">
              <w:rPr>
                <w:rFonts w:cstheme="minorHAnsi"/>
                <w:sz w:val="28"/>
                <w:szCs w:val="28"/>
              </w:rPr>
              <w:t xml:space="preserve">, </w:t>
            </w:r>
            <w:proofErr w:type="spellStart"/>
            <w:r w:rsidRPr="008F4C85">
              <w:rPr>
                <w:rFonts w:cstheme="minorHAnsi"/>
                <w:sz w:val="28"/>
                <w:szCs w:val="28"/>
              </w:rPr>
              <w:t>Россельхозбанк</w:t>
            </w:r>
            <w:proofErr w:type="spellEnd"/>
            <w:r w:rsidRPr="008F4C85">
              <w:rPr>
                <w:rFonts w:cstheme="minorHAnsi"/>
                <w:sz w:val="28"/>
                <w:szCs w:val="28"/>
              </w:rPr>
              <w:t xml:space="preserve">, ВТБ24, </w:t>
            </w:r>
            <w:proofErr w:type="spellStart"/>
            <w:r w:rsidRPr="008F4C85">
              <w:rPr>
                <w:rFonts w:cstheme="minorHAnsi"/>
                <w:sz w:val="28"/>
                <w:szCs w:val="28"/>
              </w:rPr>
              <w:t>Совкомбанк</w:t>
            </w:r>
            <w:proofErr w:type="spellEnd"/>
          </w:p>
        </w:tc>
        <w:tc>
          <w:tcPr>
            <w:tcW w:w="1506" w:type="dxa"/>
            <w:vAlign w:val="center"/>
          </w:tcPr>
          <w:p w:rsidR="007B19E0" w:rsidRPr="008F4C85" w:rsidRDefault="007B19E0" w:rsidP="002E2081">
            <w:pPr>
              <w:spacing w:after="0" w:line="320" w:lineRule="atLeast"/>
              <w:ind w:left="60" w:right="60"/>
              <w:jc w:val="center"/>
              <w:cnfStyle w:val="000000100000"/>
              <w:rPr>
                <w:rFonts w:cstheme="minorHAnsi"/>
                <w:sz w:val="28"/>
                <w:szCs w:val="28"/>
              </w:rPr>
            </w:pPr>
            <w:r w:rsidRPr="008F4C85">
              <w:rPr>
                <w:rFonts w:cstheme="minorHAnsi"/>
                <w:sz w:val="28"/>
                <w:szCs w:val="28"/>
              </w:rPr>
              <w:t>60,8</w:t>
            </w:r>
          </w:p>
        </w:tc>
      </w:tr>
      <w:tr w:rsidR="007B19E0" w:rsidRPr="008F4C85" w:rsidTr="002E2081">
        <w:trPr>
          <w:trHeight w:hRule="exact" w:val="425"/>
        </w:trPr>
        <w:tc>
          <w:tcPr>
            <w:cnfStyle w:val="001000000000"/>
            <w:tcW w:w="438" w:type="dxa"/>
          </w:tcPr>
          <w:p w:rsidR="007B19E0" w:rsidRPr="008F4C85" w:rsidDel="007B19E0" w:rsidRDefault="007B19E0" w:rsidP="002E2081">
            <w:pPr>
              <w:spacing w:after="0" w:line="320" w:lineRule="atLeast"/>
              <w:ind w:right="60" w:firstLine="0"/>
              <w:rPr>
                <w:rFonts w:cstheme="minorHAnsi"/>
                <w:sz w:val="28"/>
                <w:szCs w:val="28"/>
              </w:rPr>
            </w:pPr>
            <w:r w:rsidRPr="008F4C85">
              <w:rPr>
                <w:rFonts w:cstheme="minorHAnsi"/>
                <w:sz w:val="28"/>
                <w:szCs w:val="28"/>
              </w:rPr>
              <w:t>2</w:t>
            </w:r>
          </w:p>
        </w:tc>
        <w:tc>
          <w:tcPr>
            <w:tcW w:w="7096" w:type="dxa"/>
            <w:vAlign w:val="center"/>
          </w:tcPr>
          <w:p w:rsidR="007B19E0" w:rsidRPr="008F4C85" w:rsidRDefault="007B19E0" w:rsidP="002E2081">
            <w:pPr>
              <w:spacing w:after="0" w:line="320" w:lineRule="atLeast"/>
              <w:ind w:right="60" w:firstLine="0"/>
              <w:cnfStyle w:val="000000000000"/>
              <w:rPr>
                <w:rFonts w:cstheme="minorHAnsi"/>
                <w:sz w:val="28"/>
                <w:szCs w:val="28"/>
              </w:rPr>
            </w:pPr>
            <w:r w:rsidRPr="008F4C85">
              <w:rPr>
                <w:rFonts w:cstheme="minorHAnsi"/>
                <w:sz w:val="28"/>
                <w:szCs w:val="28"/>
              </w:rPr>
              <w:t>Сбербанк</w:t>
            </w:r>
          </w:p>
        </w:tc>
        <w:tc>
          <w:tcPr>
            <w:tcW w:w="1506" w:type="dxa"/>
            <w:vAlign w:val="center"/>
          </w:tcPr>
          <w:p w:rsidR="007B19E0" w:rsidRPr="008F4C85" w:rsidRDefault="007B19E0" w:rsidP="002E2081">
            <w:pPr>
              <w:spacing w:after="0" w:line="320" w:lineRule="atLeast"/>
              <w:ind w:left="60" w:right="60"/>
              <w:jc w:val="center"/>
              <w:cnfStyle w:val="000000000000"/>
              <w:rPr>
                <w:rFonts w:cstheme="minorHAnsi"/>
                <w:sz w:val="28"/>
                <w:szCs w:val="28"/>
              </w:rPr>
            </w:pPr>
            <w:r w:rsidRPr="008F4C85">
              <w:rPr>
                <w:rFonts w:cstheme="minorHAnsi"/>
                <w:sz w:val="28"/>
                <w:szCs w:val="28"/>
              </w:rPr>
              <w:t>16,6</w:t>
            </w:r>
          </w:p>
        </w:tc>
      </w:tr>
      <w:tr w:rsidR="007B19E0" w:rsidRPr="008F4C85" w:rsidTr="002E2081">
        <w:trPr>
          <w:cnfStyle w:val="000000100000"/>
          <w:trHeight w:hRule="exact" w:val="700"/>
        </w:trPr>
        <w:tc>
          <w:tcPr>
            <w:cnfStyle w:val="001000000000"/>
            <w:tcW w:w="438" w:type="dxa"/>
          </w:tcPr>
          <w:p w:rsidR="007B19E0" w:rsidRPr="008F4C85" w:rsidRDefault="007B19E0" w:rsidP="002E2081">
            <w:pPr>
              <w:spacing w:after="0" w:line="320" w:lineRule="atLeast"/>
              <w:ind w:right="60" w:firstLine="0"/>
              <w:rPr>
                <w:rFonts w:cstheme="minorHAnsi"/>
                <w:sz w:val="28"/>
                <w:szCs w:val="28"/>
              </w:rPr>
            </w:pPr>
            <w:r w:rsidRPr="008F4C85">
              <w:rPr>
                <w:rFonts w:cstheme="minorHAnsi"/>
                <w:sz w:val="28"/>
                <w:szCs w:val="28"/>
              </w:rPr>
              <w:t>3</w:t>
            </w:r>
          </w:p>
        </w:tc>
        <w:tc>
          <w:tcPr>
            <w:tcW w:w="7096" w:type="dxa"/>
            <w:vAlign w:val="center"/>
          </w:tcPr>
          <w:p w:rsidR="007B19E0" w:rsidRPr="008F4C85" w:rsidRDefault="007B19E0" w:rsidP="002E2081">
            <w:pPr>
              <w:spacing w:after="0" w:line="320" w:lineRule="atLeast"/>
              <w:ind w:right="60" w:firstLine="0"/>
              <w:cnfStyle w:val="000000100000"/>
              <w:rPr>
                <w:rFonts w:cstheme="minorHAnsi"/>
                <w:sz w:val="28"/>
                <w:szCs w:val="28"/>
              </w:rPr>
            </w:pPr>
            <w:r w:rsidRPr="008F4C85">
              <w:rPr>
                <w:rFonts w:cstheme="minorHAnsi"/>
                <w:sz w:val="28"/>
                <w:szCs w:val="28"/>
              </w:rPr>
              <w:t>Невыгодные условия: высокие процентные ставки по кредитам, маленькие проценты по вкладам, дорогое обслуживание счетов</w:t>
            </w:r>
          </w:p>
        </w:tc>
        <w:tc>
          <w:tcPr>
            <w:tcW w:w="1506" w:type="dxa"/>
            <w:vAlign w:val="center"/>
          </w:tcPr>
          <w:p w:rsidR="007B19E0" w:rsidRPr="008F4C85" w:rsidRDefault="007B19E0" w:rsidP="002E2081">
            <w:pPr>
              <w:spacing w:after="0" w:line="320" w:lineRule="atLeast"/>
              <w:ind w:left="60" w:right="60"/>
              <w:jc w:val="center"/>
              <w:cnfStyle w:val="000000100000"/>
              <w:rPr>
                <w:rFonts w:cstheme="minorHAnsi"/>
                <w:sz w:val="28"/>
                <w:szCs w:val="28"/>
              </w:rPr>
            </w:pPr>
            <w:r w:rsidRPr="008F4C85">
              <w:rPr>
                <w:rFonts w:cstheme="minorHAnsi"/>
                <w:sz w:val="28"/>
                <w:szCs w:val="28"/>
              </w:rPr>
              <w:t>12,3</w:t>
            </w:r>
          </w:p>
        </w:tc>
      </w:tr>
      <w:tr w:rsidR="007B19E0" w:rsidRPr="008F4C85" w:rsidTr="002E2081">
        <w:trPr>
          <w:trHeight w:hRule="exact" w:val="426"/>
        </w:trPr>
        <w:tc>
          <w:tcPr>
            <w:cnfStyle w:val="001000000000"/>
            <w:tcW w:w="438" w:type="dxa"/>
          </w:tcPr>
          <w:p w:rsidR="007B19E0" w:rsidRPr="008F4C85" w:rsidRDefault="007B19E0" w:rsidP="002E2081">
            <w:pPr>
              <w:spacing w:after="0" w:line="320" w:lineRule="atLeast"/>
              <w:ind w:right="60" w:firstLine="0"/>
              <w:rPr>
                <w:rFonts w:cstheme="minorHAnsi"/>
                <w:sz w:val="28"/>
                <w:szCs w:val="28"/>
              </w:rPr>
            </w:pPr>
            <w:r w:rsidRPr="008F4C85">
              <w:rPr>
                <w:rFonts w:cstheme="minorHAnsi"/>
                <w:sz w:val="28"/>
                <w:szCs w:val="28"/>
              </w:rPr>
              <w:t>4</w:t>
            </w:r>
          </w:p>
        </w:tc>
        <w:tc>
          <w:tcPr>
            <w:tcW w:w="7096" w:type="dxa"/>
            <w:vAlign w:val="center"/>
          </w:tcPr>
          <w:p w:rsidR="007B19E0" w:rsidRPr="008F4C85" w:rsidRDefault="007B19E0" w:rsidP="000D4712">
            <w:pPr>
              <w:spacing w:after="0" w:line="320" w:lineRule="atLeast"/>
              <w:ind w:right="60" w:firstLine="0"/>
              <w:cnfStyle w:val="000000000000"/>
              <w:rPr>
                <w:rFonts w:cstheme="minorHAnsi"/>
                <w:sz w:val="28"/>
                <w:szCs w:val="28"/>
              </w:rPr>
            </w:pPr>
            <w:r w:rsidRPr="008F4C85">
              <w:rPr>
                <w:rFonts w:cstheme="minorHAnsi"/>
                <w:sz w:val="28"/>
                <w:szCs w:val="28"/>
              </w:rPr>
              <w:t>Недостаточно отделений банков в населенном пункте</w:t>
            </w:r>
          </w:p>
        </w:tc>
        <w:tc>
          <w:tcPr>
            <w:tcW w:w="1506" w:type="dxa"/>
            <w:vAlign w:val="center"/>
          </w:tcPr>
          <w:p w:rsidR="007B19E0" w:rsidRPr="008F4C85" w:rsidRDefault="007B19E0" w:rsidP="002E2081">
            <w:pPr>
              <w:spacing w:after="0" w:line="320" w:lineRule="atLeast"/>
              <w:ind w:left="60" w:right="60"/>
              <w:jc w:val="center"/>
              <w:cnfStyle w:val="000000000000"/>
              <w:rPr>
                <w:rFonts w:cstheme="minorHAnsi"/>
                <w:sz w:val="28"/>
                <w:szCs w:val="28"/>
              </w:rPr>
            </w:pPr>
            <w:r w:rsidRPr="008F4C85">
              <w:rPr>
                <w:rFonts w:cstheme="minorHAnsi"/>
                <w:sz w:val="28"/>
                <w:szCs w:val="28"/>
              </w:rPr>
              <w:t>5,2</w:t>
            </w:r>
          </w:p>
        </w:tc>
      </w:tr>
      <w:tr w:rsidR="007B19E0" w:rsidRPr="008F4C85" w:rsidTr="002E2081">
        <w:trPr>
          <w:cnfStyle w:val="000000100000"/>
          <w:trHeight w:hRule="exact" w:val="431"/>
        </w:trPr>
        <w:tc>
          <w:tcPr>
            <w:cnfStyle w:val="001000000000"/>
            <w:tcW w:w="438" w:type="dxa"/>
          </w:tcPr>
          <w:p w:rsidR="007B19E0" w:rsidRPr="008F4C85" w:rsidRDefault="007B19E0" w:rsidP="002E2081">
            <w:pPr>
              <w:spacing w:after="0" w:line="320" w:lineRule="atLeast"/>
              <w:ind w:right="60" w:firstLine="0"/>
              <w:rPr>
                <w:rFonts w:cstheme="minorHAnsi"/>
                <w:sz w:val="28"/>
                <w:szCs w:val="28"/>
              </w:rPr>
            </w:pPr>
            <w:r w:rsidRPr="008F4C85">
              <w:rPr>
                <w:rFonts w:cstheme="minorHAnsi"/>
                <w:sz w:val="28"/>
                <w:szCs w:val="28"/>
              </w:rPr>
              <w:t>5</w:t>
            </w:r>
          </w:p>
        </w:tc>
        <w:tc>
          <w:tcPr>
            <w:tcW w:w="7096" w:type="dxa"/>
            <w:vAlign w:val="center"/>
          </w:tcPr>
          <w:p w:rsidR="007B19E0" w:rsidRPr="008F4C85" w:rsidRDefault="007B19E0" w:rsidP="000D4712">
            <w:pPr>
              <w:spacing w:after="0" w:line="320" w:lineRule="atLeast"/>
              <w:ind w:right="60" w:firstLine="0"/>
              <w:cnfStyle w:val="000000100000"/>
              <w:rPr>
                <w:rFonts w:cstheme="minorHAnsi"/>
                <w:sz w:val="28"/>
                <w:szCs w:val="28"/>
              </w:rPr>
            </w:pPr>
            <w:r w:rsidRPr="008F4C85">
              <w:rPr>
                <w:rFonts w:cstheme="minorHAnsi"/>
                <w:sz w:val="28"/>
                <w:szCs w:val="28"/>
              </w:rPr>
              <w:t>Недостаточно банкоматов в населенном пункте</w:t>
            </w:r>
          </w:p>
        </w:tc>
        <w:tc>
          <w:tcPr>
            <w:tcW w:w="1506" w:type="dxa"/>
            <w:vAlign w:val="center"/>
          </w:tcPr>
          <w:p w:rsidR="007B19E0" w:rsidRPr="008F4C85" w:rsidRDefault="007B19E0" w:rsidP="002E2081">
            <w:pPr>
              <w:spacing w:after="0" w:line="320" w:lineRule="atLeast"/>
              <w:ind w:left="60" w:right="60"/>
              <w:jc w:val="center"/>
              <w:cnfStyle w:val="000000100000"/>
              <w:rPr>
                <w:rFonts w:cstheme="minorHAnsi"/>
                <w:sz w:val="28"/>
                <w:szCs w:val="28"/>
              </w:rPr>
            </w:pPr>
            <w:r w:rsidRPr="008F4C85">
              <w:rPr>
                <w:rFonts w:cstheme="minorHAnsi"/>
                <w:sz w:val="28"/>
                <w:szCs w:val="28"/>
              </w:rPr>
              <w:t>2,6</w:t>
            </w:r>
          </w:p>
        </w:tc>
      </w:tr>
      <w:tr w:rsidR="007B19E0" w:rsidRPr="008F4C85" w:rsidTr="00764760">
        <w:trPr>
          <w:trHeight w:hRule="exact" w:val="424"/>
        </w:trPr>
        <w:tc>
          <w:tcPr>
            <w:cnfStyle w:val="001000000000"/>
            <w:tcW w:w="438" w:type="dxa"/>
            <w:tcBorders>
              <w:bottom w:val="single" w:sz="4" w:space="0" w:color="7F7F7F" w:themeColor="text1" w:themeTint="80"/>
            </w:tcBorders>
          </w:tcPr>
          <w:p w:rsidR="007B19E0" w:rsidRPr="008F4C85" w:rsidRDefault="007B19E0" w:rsidP="002E2081">
            <w:pPr>
              <w:spacing w:after="0" w:line="320" w:lineRule="atLeast"/>
              <w:ind w:right="60" w:firstLine="0"/>
              <w:rPr>
                <w:rFonts w:cstheme="minorHAnsi"/>
                <w:sz w:val="28"/>
                <w:szCs w:val="28"/>
              </w:rPr>
            </w:pPr>
            <w:r w:rsidRPr="008F4C85">
              <w:rPr>
                <w:rFonts w:cstheme="minorHAnsi"/>
                <w:sz w:val="28"/>
                <w:szCs w:val="28"/>
              </w:rPr>
              <w:t>6</w:t>
            </w:r>
          </w:p>
        </w:tc>
        <w:tc>
          <w:tcPr>
            <w:tcW w:w="7096" w:type="dxa"/>
            <w:tcBorders>
              <w:bottom w:val="single" w:sz="4" w:space="0" w:color="7F7F7F" w:themeColor="text1" w:themeTint="80"/>
            </w:tcBorders>
            <w:vAlign w:val="center"/>
          </w:tcPr>
          <w:p w:rsidR="007B19E0" w:rsidRPr="008F4C85" w:rsidRDefault="007B19E0" w:rsidP="002E2081">
            <w:pPr>
              <w:spacing w:after="0" w:line="320" w:lineRule="atLeast"/>
              <w:ind w:right="60" w:firstLine="0"/>
              <w:cnfStyle w:val="000000000000"/>
              <w:rPr>
                <w:rFonts w:cstheme="minorHAnsi"/>
                <w:sz w:val="28"/>
                <w:szCs w:val="28"/>
              </w:rPr>
            </w:pPr>
            <w:r w:rsidRPr="008F4C85">
              <w:rPr>
                <w:rFonts w:cstheme="minorHAnsi"/>
                <w:sz w:val="28"/>
                <w:szCs w:val="28"/>
              </w:rPr>
              <w:t>Другое</w:t>
            </w:r>
          </w:p>
        </w:tc>
        <w:tc>
          <w:tcPr>
            <w:tcW w:w="1506" w:type="dxa"/>
            <w:tcBorders>
              <w:bottom w:val="single" w:sz="4" w:space="0" w:color="7F7F7F" w:themeColor="text1" w:themeTint="80"/>
            </w:tcBorders>
            <w:vAlign w:val="center"/>
          </w:tcPr>
          <w:p w:rsidR="007B19E0" w:rsidRPr="008F4C85" w:rsidRDefault="007B19E0" w:rsidP="002E2081">
            <w:pPr>
              <w:spacing w:after="0" w:line="320" w:lineRule="atLeast"/>
              <w:ind w:left="60" w:right="60"/>
              <w:jc w:val="center"/>
              <w:cnfStyle w:val="000000000000"/>
              <w:rPr>
                <w:rFonts w:cstheme="minorHAnsi"/>
                <w:sz w:val="28"/>
                <w:szCs w:val="28"/>
              </w:rPr>
            </w:pPr>
            <w:r w:rsidRPr="008F4C85">
              <w:rPr>
                <w:rFonts w:cstheme="minorHAnsi"/>
                <w:sz w:val="28"/>
                <w:szCs w:val="28"/>
              </w:rPr>
              <w:t>10,6</w:t>
            </w:r>
          </w:p>
        </w:tc>
      </w:tr>
      <w:tr w:rsidR="007B19E0" w:rsidRPr="008F4C85" w:rsidTr="00764760">
        <w:trPr>
          <w:cnfStyle w:val="000000100000"/>
          <w:trHeight w:hRule="exact" w:val="567"/>
        </w:trPr>
        <w:tc>
          <w:tcPr>
            <w:cnfStyle w:val="001000000000"/>
            <w:tcW w:w="438" w:type="dxa"/>
            <w:tcBorders>
              <w:bottom w:val="single" w:sz="4" w:space="0" w:color="auto"/>
            </w:tcBorders>
            <w:vAlign w:val="center"/>
          </w:tcPr>
          <w:p w:rsidR="007B19E0" w:rsidRPr="008F4C85" w:rsidRDefault="007B19E0" w:rsidP="002E2081">
            <w:pPr>
              <w:spacing w:after="0"/>
              <w:ind w:firstLine="0"/>
              <w:rPr>
                <w:b/>
                <w:color w:val="7C3776" w:themeColor="text2"/>
                <w:sz w:val="28"/>
                <w:szCs w:val="28"/>
              </w:rPr>
            </w:pPr>
          </w:p>
        </w:tc>
        <w:tc>
          <w:tcPr>
            <w:tcW w:w="7096" w:type="dxa"/>
            <w:tcBorders>
              <w:bottom w:val="single" w:sz="4" w:space="0" w:color="auto"/>
            </w:tcBorders>
            <w:vAlign w:val="center"/>
          </w:tcPr>
          <w:p w:rsidR="007B19E0" w:rsidRPr="008F4C85" w:rsidRDefault="007B19E0" w:rsidP="002E2081">
            <w:pPr>
              <w:spacing w:after="0"/>
              <w:ind w:firstLine="0"/>
              <w:cnfStyle w:val="000000100000"/>
              <w:rPr>
                <w:b/>
                <w:color w:val="7C3776" w:themeColor="text2"/>
                <w:sz w:val="28"/>
                <w:szCs w:val="28"/>
              </w:rPr>
            </w:pPr>
            <w:r w:rsidRPr="008F4C85">
              <w:rPr>
                <w:b/>
                <w:color w:val="7C3776" w:themeColor="text2"/>
                <w:sz w:val="28"/>
                <w:szCs w:val="28"/>
              </w:rPr>
              <w:t>ИТОГО</w:t>
            </w:r>
          </w:p>
        </w:tc>
        <w:tc>
          <w:tcPr>
            <w:tcW w:w="1506" w:type="dxa"/>
            <w:tcBorders>
              <w:bottom w:val="single" w:sz="4" w:space="0" w:color="auto"/>
            </w:tcBorders>
            <w:vAlign w:val="center"/>
          </w:tcPr>
          <w:p w:rsidR="007B19E0" w:rsidRPr="008F4C85" w:rsidRDefault="007B19E0" w:rsidP="002E2081">
            <w:pPr>
              <w:spacing w:after="0"/>
              <w:jc w:val="center"/>
              <w:cnfStyle w:val="000000100000"/>
              <w:rPr>
                <w:b/>
                <w:color w:val="7C3776" w:themeColor="text2"/>
                <w:sz w:val="28"/>
                <w:szCs w:val="28"/>
              </w:rPr>
            </w:pPr>
            <w:r w:rsidRPr="008F4C85">
              <w:rPr>
                <w:b/>
                <w:color w:val="7C3776" w:themeColor="text2"/>
                <w:sz w:val="28"/>
                <w:szCs w:val="28"/>
              </w:rPr>
              <w:t>108,1</w:t>
            </w:r>
          </w:p>
        </w:tc>
      </w:tr>
    </w:tbl>
    <w:p w:rsidR="00764760" w:rsidRDefault="00764760" w:rsidP="002E2081">
      <w:pPr>
        <w:jc w:val="both"/>
      </w:pPr>
    </w:p>
    <w:p w:rsidR="00FD64DA" w:rsidRPr="00764760" w:rsidRDefault="003C105C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>П</w:t>
      </w:r>
      <w:r w:rsidR="001224DF" w:rsidRPr="00764760">
        <w:rPr>
          <w:sz w:val="28"/>
          <w:szCs w:val="28"/>
        </w:rPr>
        <w:t>ри рассмотрении показателя удовлетворенности в разрезе муниципальных образований в большинстве</w:t>
      </w:r>
      <w:r w:rsidRPr="00764760">
        <w:rPr>
          <w:sz w:val="28"/>
          <w:szCs w:val="28"/>
        </w:rPr>
        <w:t xml:space="preserve"> муниципальных </w:t>
      </w:r>
      <w:r w:rsidR="00D739E8" w:rsidRPr="00764760">
        <w:rPr>
          <w:sz w:val="28"/>
          <w:szCs w:val="28"/>
        </w:rPr>
        <w:t>образовани</w:t>
      </w:r>
      <w:r w:rsidR="00D739E8">
        <w:rPr>
          <w:sz w:val="28"/>
          <w:szCs w:val="28"/>
        </w:rPr>
        <w:t>й</w:t>
      </w:r>
      <w:r w:rsidR="00D739E8" w:rsidRPr="00764760">
        <w:rPr>
          <w:sz w:val="28"/>
          <w:szCs w:val="28"/>
        </w:rPr>
        <w:t xml:space="preserve"> </w:t>
      </w:r>
      <w:r w:rsidRPr="00764760">
        <w:rPr>
          <w:sz w:val="28"/>
          <w:szCs w:val="28"/>
        </w:rPr>
        <w:t xml:space="preserve">(34 </w:t>
      </w:r>
      <w:r w:rsidR="001224DF" w:rsidRPr="00764760">
        <w:rPr>
          <w:sz w:val="28"/>
          <w:szCs w:val="28"/>
        </w:rPr>
        <w:t>МО</w:t>
      </w:r>
      <w:r w:rsidRPr="00764760">
        <w:rPr>
          <w:sz w:val="28"/>
          <w:szCs w:val="28"/>
        </w:rPr>
        <w:t xml:space="preserve">) </w:t>
      </w:r>
      <w:r w:rsidR="001224DF" w:rsidRPr="00764760">
        <w:rPr>
          <w:sz w:val="28"/>
          <w:szCs w:val="28"/>
        </w:rPr>
        <w:t xml:space="preserve">зафиксирован </w:t>
      </w:r>
      <w:r w:rsidRPr="00764760">
        <w:rPr>
          <w:sz w:val="28"/>
          <w:szCs w:val="28"/>
        </w:rPr>
        <w:t xml:space="preserve">высокий уровень </w:t>
      </w:r>
      <w:r w:rsidR="001224DF" w:rsidRPr="00764760">
        <w:rPr>
          <w:sz w:val="28"/>
          <w:szCs w:val="28"/>
        </w:rPr>
        <w:t xml:space="preserve">удовлетворенности </w:t>
      </w:r>
      <w:r w:rsidRPr="00764760">
        <w:rPr>
          <w:sz w:val="28"/>
          <w:szCs w:val="28"/>
        </w:rPr>
        <w:t>деятельностью</w:t>
      </w:r>
      <w:r w:rsidR="00FD64DA" w:rsidRPr="00764760">
        <w:rPr>
          <w:sz w:val="28"/>
          <w:szCs w:val="28"/>
        </w:rPr>
        <w:t xml:space="preserve"> </w:t>
      </w:r>
      <w:r w:rsidR="001224DF" w:rsidRPr="00764760">
        <w:rPr>
          <w:sz w:val="28"/>
          <w:szCs w:val="28"/>
        </w:rPr>
        <w:t xml:space="preserve">финансовых организаций </w:t>
      </w:r>
      <w:r w:rsidR="00FD64DA" w:rsidRPr="00764760">
        <w:rPr>
          <w:sz w:val="28"/>
          <w:szCs w:val="28"/>
        </w:rPr>
        <w:t xml:space="preserve">(размах по МО с 82,3% до 100%). </w:t>
      </w:r>
      <w:r w:rsidR="001224DF" w:rsidRPr="00764760">
        <w:rPr>
          <w:sz w:val="28"/>
          <w:szCs w:val="28"/>
        </w:rPr>
        <w:t>Наибольший</w:t>
      </w:r>
      <w:r w:rsidR="00FD64DA" w:rsidRPr="00764760">
        <w:rPr>
          <w:sz w:val="28"/>
          <w:szCs w:val="28"/>
        </w:rPr>
        <w:t xml:space="preserve"> уровень удовлетворенности зафиксирован </w:t>
      </w:r>
      <w:r w:rsidR="00565744" w:rsidRPr="00764760">
        <w:rPr>
          <w:sz w:val="28"/>
          <w:szCs w:val="28"/>
        </w:rPr>
        <w:t xml:space="preserve">в следующих муниципальных образованиях: </w:t>
      </w:r>
      <w:proofErr w:type="gramStart"/>
      <w:r w:rsidR="00FD64DA" w:rsidRPr="00764760">
        <w:rPr>
          <w:sz w:val="28"/>
          <w:szCs w:val="28"/>
        </w:rPr>
        <w:t>г</w:t>
      </w:r>
      <w:proofErr w:type="gramEnd"/>
      <w:r w:rsidR="00FD64DA" w:rsidRPr="00764760">
        <w:rPr>
          <w:sz w:val="28"/>
          <w:szCs w:val="28"/>
        </w:rPr>
        <w:t xml:space="preserve">. </w:t>
      </w:r>
      <w:proofErr w:type="spellStart"/>
      <w:r w:rsidR="00FD64DA" w:rsidRPr="00764760">
        <w:rPr>
          <w:sz w:val="28"/>
          <w:szCs w:val="28"/>
        </w:rPr>
        <w:t>Искитим</w:t>
      </w:r>
      <w:proofErr w:type="spellEnd"/>
      <w:r w:rsidR="00FD64DA" w:rsidRPr="00764760">
        <w:rPr>
          <w:sz w:val="28"/>
          <w:szCs w:val="28"/>
        </w:rPr>
        <w:t xml:space="preserve">, </w:t>
      </w:r>
      <w:proofErr w:type="spellStart"/>
      <w:r w:rsidR="00FD64DA" w:rsidRPr="00764760">
        <w:rPr>
          <w:sz w:val="28"/>
          <w:szCs w:val="28"/>
        </w:rPr>
        <w:t>Болотнинский</w:t>
      </w:r>
      <w:proofErr w:type="spellEnd"/>
      <w:r w:rsidR="00FD64DA" w:rsidRPr="00764760">
        <w:rPr>
          <w:sz w:val="28"/>
          <w:szCs w:val="28"/>
        </w:rPr>
        <w:t xml:space="preserve">, </w:t>
      </w:r>
      <w:proofErr w:type="spellStart"/>
      <w:r w:rsidR="00FD64DA" w:rsidRPr="00764760">
        <w:rPr>
          <w:sz w:val="28"/>
          <w:szCs w:val="28"/>
        </w:rPr>
        <w:t>Доволенский</w:t>
      </w:r>
      <w:proofErr w:type="spellEnd"/>
      <w:r w:rsidR="00FD64DA" w:rsidRPr="00764760">
        <w:rPr>
          <w:sz w:val="28"/>
          <w:szCs w:val="28"/>
        </w:rPr>
        <w:t xml:space="preserve">, </w:t>
      </w:r>
      <w:proofErr w:type="spellStart"/>
      <w:r w:rsidR="00FD64DA" w:rsidRPr="00764760">
        <w:rPr>
          <w:sz w:val="28"/>
          <w:szCs w:val="28"/>
        </w:rPr>
        <w:t>Коченевский</w:t>
      </w:r>
      <w:proofErr w:type="spellEnd"/>
      <w:r w:rsidR="00FD64DA" w:rsidRPr="00764760">
        <w:rPr>
          <w:sz w:val="28"/>
          <w:szCs w:val="28"/>
        </w:rPr>
        <w:t xml:space="preserve">, </w:t>
      </w:r>
      <w:proofErr w:type="spellStart"/>
      <w:r w:rsidR="00FD64DA" w:rsidRPr="00764760">
        <w:rPr>
          <w:sz w:val="28"/>
          <w:szCs w:val="28"/>
        </w:rPr>
        <w:t>Кочковский</w:t>
      </w:r>
      <w:proofErr w:type="spellEnd"/>
      <w:r w:rsidR="00FD64DA" w:rsidRPr="00764760">
        <w:rPr>
          <w:sz w:val="28"/>
          <w:szCs w:val="28"/>
        </w:rPr>
        <w:t xml:space="preserve">, </w:t>
      </w:r>
      <w:proofErr w:type="spellStart"/>
      <w:r w:rsidR="00FD64DA" w:rsidRPr="00764760">
        <w:rPr>
          <w:sz w:val="28"/>
          <w:szCs w:val="28"/>
        </w:rPr>
        <w:t>Краснозерский</w:t>
      </w:r>
      <w:proofErr w:type="spellEnd"/>
      <w:r w:rsidR="00FD64DA" w:rsidRPr="00764760">
        <w:rPr>
          <w:sz w:val="28"/>
          <w:szCs w:val="28"/>
        </w:rPr>
        <w:t xml:space="preserve">, </w:t>
      </w:r>
      <w:proofErr w:type="spellStart"/>
      <w:r w:rsidR="00FD64DA" w:rsidRPr="00764760">
        <w:rPr>
          <w:sz w:val="28"/>
          <w:szCs w:val="28"/>
        </w:rPr>
        <w:t>Маслянинский</w:t>
      </w:r>
      <w:proofErr w:type="spellEnd"/>
      <w:r w:rsidR="00FD64DA" w:rsidRPr="00764760">
        <w:rPr>
          <w:sz w:val="28"/>
          <w:szCs w:val="28"/>
        </w:rPr>
        <w:t xml:space="preserve">, Ордынский </w:t>
      </w:r>
      <w:r w:rsidR="001224DF" w:rsidRPr="00764760">
        <w:rPr>
          <w:sz w:val="28"/>
          <w:szCs w:val="28"/>
        </w:rPr>
        <w:t xml:space="preserve">районы </w:t>
      </w:r>
      <w:r w:rsidR="00FD64DA" w:rsidRPr="00764760">
        <w:rPr>
          <w:sz w:val="28"/>
          <w:szCs w:val="28"/>
        </w:rPr>
        <w:t>(по каждому 100</w:t>
      </w:r>
      <w:r w:rsidR="001224DF" w:rsidRPr="00764760">
        <w:rPr>
          <w:sz w:val="28"/>
          <w:szCs w:val="28"/>
        </w:rPr>
        <w:t>,0</w:t>
      </w:r>
      <w:r w:rsidR="00FD64DA" w:rsidRPr="00764760">
        <w:rPr>
          <w:sz w:val="28"/>
          <w:szCs w:val="28"/>
        </w:rPr>
        <w:t>% соответственно</w:t>
      </w:r>
      <w:r w:rsidR="001224DF" w:rsidRPr="00764760">
        <w:rPr>
          <w:sz w:val="28"/>
          <w:szCs w:val="28"/>
        </w:rPr>
        <w:t xml:space="preserve">, </w:t>
      </w:r>
      <w:r w:rsidR="00541560" w:rsidRPr="00764760">
        <w:rPr>
          <w:sz w:val="28"/>
          <w:szCs w:val="28"/>
        </w:rPr>
        <w:t>см. диаграмму 3.</w:t>
      </w:r>
      <w:r w:rsidR="000D4712" w:rsidRPr="00764760">
        <w:rPr>
          <w:sz w:val="28"/>
          <w:szCs w:val="28"/>
        </w:rPr>
        <w:t>2</w:t>
      </w:r>
      <w:r w:rsidR="00541560" w:rsidRPr="00764760">
        <w:rPr>
          <w:sz w:val="28"/>
          <w:szCs w:val="28"/>
        </w:rPr>
        <w:t>)</w:t>
      </w:r>
      <w:r w:rsidR="00FD64DA" w:rsidRPr="00764760">
        <w:rPr>
          <w:sz w:val="28"/>
          <w:szCs w:val="28"/>
        </w:rPr>
        <w:t xml:space="preserve">.  </w:t>
      </w:r>
    </w:p>
    <w:p w:rsidR="00565744" w:rsidRPr="00764760" w:rsidRDefault="001224DF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>Средний уровень удовлетвор</w:t>
      </w:r>
      <w:r w:rsidR="005A6D9B" w:rsidRPr="00764760">
        <w:rPr>
          <w:sz w:val="28"/>
          <w:szCs w:val="28"/>
        </w:rPr>
        <w:t>е</w:t>
      </w:r>
      <w:r w:rsidRPr="00764760">
        <w:rPr>
          <w:sz w:val="28"/>
          <w:szCs w:val="28"/>
        </w:rPr>
        <w:t xml:space="preserve">нности деятельностью </w:t>
      </w:r>
      <w:r w:rsidR="005A6D9B" w:rsidRPr="00764760">
        <w:rPr>
          <w:sz w:val="28"/>
          <w:szCs w:val="28"/>
        </w:rPr>
        <w:t>финансовых организаций</w:t>
      </w:r>
      <w:r w:rsidRPr="00764760">
        <w:rPr>
          <w:sz w:val="28"/>
          <w:szCs w:val="28"/>
        </w:rPr>
        <w:t xml:space="preserve"> зафиксирован в </w:t>
      </w:r>
      <w:proofErr w:type="spellStart"/>
      <w:r w:rsidRPr="00764760">
        <w:rPr>
          <w:sz w:val="28"/>
          <w:szCs w:val="28"/>
        </w:rPr>
        <w:t>Баганском</w:t>
      </w:r>
      <w:proofErr w:type="spellEnd"/>
      <w:r w:rsidRPr="00764760">
        <w:rPr>
          <w:sz w:val="28"/>
          <w:szCs w:val="28"/>
        </w:rPr>
        <w:t xml:space="preserve"> муниципальном районе</w:t>
      </w:r>
      <w:r w:rsidR="00520105" w:rsidRPr="00764760">
        <w:rPr>
          <w:sz w:val="28"/>
          <w:szCs w:val="28"/>
        </w:rPr>
        <w:t xml:space="preserve"> (50,7%)</w:t>
      </w:r>
      <w:r w:rsidR="00565744" w:rsidRPr="00764760">
        <w:rPr>
          <w:sz w:val="28"/>
          <w:szCs w:val="28"/>
        </w:rPr>
        <w:t xml:space="preserve">. </w:t>
      </w:r>
    </w:p>
    <w:p w:rsidR="005A6D9B" w:rsidRPr="00764760" w:rsidRDefault="00565744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 xml:space="preserve">Были </w:t>
      </w:r>
      <w:r w:rsidR="00520105" w:rsidRPr="00764760">
        <w:rPr>
          <w:sz w:val="28"/>
          <w:szCs w:val="28"/>
        </w:rPr>
        <w:t xml:space="preserve">также </w:t>
      </w:r>
      <w:r w:rsidRPr="00764760">
        <w:rPr>
          <w:sz w:val="28"/>
          <w:szCs w:val="28"/>
        </w:rPr>
        <w:t>рас</w:t>
      </w:r>
      <w:r w:rsidR="00520105" w:rsidRPr="00764760">
        <w:rPr>
          <w:sz w:val="28"/>
          <w:szCs w:val="28"/>
        </w:rPr>
        <w:t xml:space="preserve">смотрены </w:t>
      </w:r>
      <w:r w:rsidRPr="00764760">
        <w:rPr>
          <w:sz w:val="28"/>
          <w:szCs w:val="28"/>
        </w:rPr>
        <w:t>социально-демографические характеристики респондентов, при этом отличия выделенных групп от среднего значения не представляют исследовательского интереса.</w:t>
      </w:r>
    </w:p>
    <w:p w:rsidR="00845361" w:rsidRPr="00764760" w:rsidRDefault="005A6D9B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>По собственной оценке половина респондентов удовлетворен</w:t>
      </w:r>
      <w:r w:rsidR="000A58D7" w:rsidRPr="00764760">
        <w:rPr>
          <w:sz w:val="28"/>
          <w:szCs w:val="28"/>
        </w:rPr>
        <w:t>а</w:t>
      </w:r>
      <w:r w:rsidRPr="00764760">
        <w:rPr>
          <w:sz w:val="28"/>
          <w:szCs w:val="28"/>
        </w:rPr>
        <w:t xml:space="preserve"> деятельностью финансовых организаций (45,5%), другая половина частично удовлетворена (47,1%). Не </w:t>
      </w:r>
      <w:proofErr w:type="gramStart"/>
      <w:r w:rsidRPr="00764760">
        <w:rPr>
          <w:sz w:val="28"/>
          <w:szCs w:val="28"/>
        </w:rPr>
        <w:t>удовлетворены</w:t>
      </w:r>
      <w:proofErr w:type="gramEnd"/>
      <w:r w:rsidRPr="00764760">
        <w:rPr>
          <w:sz w:val="28"/>
          <w:szCs w:val="28"/>
        </w:rPr>
        <w:t xml:space="preserve"> 7,4% респондентов. Чаще других полностью удовлетворены </w:t>
      </w:r>
      <w:r w:rsidR="005B022A" w:rsidRPr="00764760">
        <w:rPr>
          <w:sz w:val="28"/>
          <w:szCs w:val="28"/>
        </w:rPr>
        <w:t>деятельностью</w:t>
      </w:r>
      <w:r w:rsidRPr="00764760">
        <w:rPr>
          <w:sz w:val="28"/>
          <w:szCs w:val="28"/>
        </w:rPr>
        <w:t xml:space="preserve"> финансовых организаций </w:t>
      </w:r>
      <w:r w:rsidRPr="00764760">
        <w:rPr>
          <w:sz w:val="28"/>
          <w:szCs w:val="28"/>
        </w:rPr>
        <w:lastRenderedPageBreak/>
        <w:t xml:space="preserve">респонденты, проживающие в следующих МО: </w:t>
      </w:r>
      <w:proofErr w:type="gramStart"/>
      <w:r w:rsidRPr="00764760">
        <w:rPr>
          <w:sz w:val="28"/>
          <w:szCs w:val="28"/>
        </w:rPr>
        <w:t>Куйбышевский</w:t>
      </w:r>
      <w:proofErr w:type="gramEnd"/>
      <w:r w:rsidRPr="00764760">
        <w:rPr>
          <w:sz w:val="28"/>
          <w:szCs w:val="28"/>
        </w:rPr>
        <w:t xml:space="preserve"> (83,3%), </w:t>
      </w:r>
      <w:proofErr w:type="spellStart"/>
      <w:r w:rsidRPr="00764760">
        <w:rPr>
          <w:sz w:val="28"/>
          <w:szCs w:val="28"/>
        </w:rPr>
        <w:t>Болотнинский</w:t>
      </w:r>
      <w:proofErr w:type="spellEnd"/>
      <w:r w:rsidRPr="00764760">
        <w:rPr>
          <w:sz w:val="28"/>
          <w:szCs w:val="28"/>
        </w:rPr>
        <w:t xml:space="preserve"> (82,3%), </w:t>
      </w:r>
      <w:proofErr w:type="spellStart"/>
      <w:r w:rsidRPr="00764760">
        <w:rPr>
          <w:sz w:val="28"/>
          <w:szCs w:val="28"/>
        </w:rPr>
        <w:t>Маслянинский</w:t>
      </w:r>
      <w:proofErr w:type="spellEnd"/>
      <w:r w:rsidRPr="00764760">
        <w:rPr>
          <w:sz w:val="28"/>
          <w:szCs w:val="28"/>
        </w:rPr>
        <w:t xml:space="preserve"> (79,0%) районы.</w:t>
      </w:r>
      <w:r w:rsidR="00907BB9" w:rsidRPr="00764760">
        <w:rPr>
          <w:sz w:val="28"/>
          <w:szCs w:val="28"/>
        </w:rPr>
        <w:t xml:space="preserve"> Реже других полностью удовлетворены жители </w:t>
      </w:r>
      <w:proofErr w:type="spellStart"/>
      <w:r w:rsidR="00907BB9" w:rsidRPr="00764760">
        <w:rPr>
          <w:sz w:val="28"/>
          <w:szCs w:val="28"/>
        </w:rPr>
        <w:t>Кыштовского</w:t>
      </w:r>
      <w:proofErr w:type="spellEnd"/>
      <w:r w:rsidR="00907BB9" w:rsidRPr="00764760">
        <w:rPr>
          <w:sz w:val="28"/>
          <w:szCs w:val="28"/>
        </w:rPr>
        <w:t xml:space="preserve"> района (6,1%). </w:t>
      </w:r>
    </w:p>
    <w:p w:rsidR="005B022A" w:rsidRDefault="005B022A" w:rsidP="00764760">
      <w:pPr>
        <w:spacing w:after="0" w:line="240" w:lineRule="auto"/>
        <w:ind w:firstLine="709"/>
        <w:jc w:val="both"/>
        <w:rPr>
          <w:sz w:val="28"/>
          <w:szCs w:val="28"/>
        </w:rPr>
      </w:pPr>
      <w:r w:rsidRPr="00764760">
        <w:rPr>
          <w:sz w:val="28"/>
          <w:szCs w:val="28"/>
        </w:rPr>
        <w:t>К тем, кто удовлетворен деятельностью финансовых организаций</w:t>
      </w:r>
      <w:r w:rsidR="000D4712" w:rsidRPr="00764760">
        <w:rPr>
          <w:sz w:val="28"/>
          <w:szCs w:val="28"/>
        </w:rPr>
        <w:t>,</w:t>
      </w:r>
      <w:r w:rsidRPr="00764760">
        <w:rPr>
          <w:sz w:val="28"/>
          <w:szCs w:val="28"/>
        </w:rPr>
        <w:t xml:space="preserve"> чаще всего относятся студенты (69,5%), респонденты, имеющие общее образование (55,9%), научную степень (67,4%).</w:t>
      </w:r>
      <w:r w:rsidR="00582FBE" w:rsidRPr="00764760">
        <w:rPr>
          <w:sz w:val="28"/>
          <w:szCs w:val="28"/>
        </w:rPr>
        <w:t xml:space="preserve"> Реже других полностью удовлетворены деятельностью финансовых организаций респонденты, у которых средний доход в месяц более 60 тыс. рублей (34,1%).</w:t>
      </w:r>
    </w:p>
    <w:p w:rsidR="00886248" w:rsidRPr="00764760" w:rsidRDefault="00886248" w:rsidP="00764760">
      <w:pPr>
        <w:spacing w:after="0" w:line="240" w:lineRule="auto"/>
        <w:ind w:firstLine="709"/>
        <w:jc w:val="both"/>
        <w:rPr>
          <w:sz w:val="28"/>
          <w:szCs w:val="28"/>
        </w:rPr>
      </w:pPr>
    </w:p>
    <w:p w:rsidR="00337B05" w:rsidRDefault="00124BFB" w:rsidP="00764760">
      <w:pPr>
        <w:ind w:left="-284" w:firstLine="0"/>
      </w:pPr>
      <w:r w:rsidRPr="00124BFB">
        <w:rPr>
          <w:noProof/>
          <w:lang w:eastAsia="ru-RU"/>
        </w:rPr>
        <w:drawing>
          <wp:inline distT="0" distB="0" distL="0" distR="0">
            <wp:extent cx="6118860" cy="6858000"/>
            <wp:effectExtent l="0" t="0" r="0" b="0"/>
            <wp:docPr id="19" name="Диаграмма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337B05" w:rsidRDefault="00FB112A" w:rsidP="00764760">
      <w:pPr>
        <w:spacing w:after="0" w:line="240" w:lineRule="auto"/>
        <w:jc w:val="center"/>
        <w:rPr>
          <w:rFonts w:eastAsia="Calibri"/>
          <w:b/>
          <w:szCs w:val="24"/>
        </w:rPr>
      </w:pPr>
      <w:r w:rsidRPr="00EB570F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3</w:t>
      </w:r>
      <w:r w:rsidRPr="00EB570F">
        <w:rPr>
          <w:rFonts w:eastAsia="Calibri"/>
          <w:szCs w:val="24"/>
        </w:rPr>
        <w:t>.</w:t>
      </w:r>
      <w:r w:rsidR="000D4712">
        <w:rPr>
          <w:rFonts w:eastAsia="Calibri"/>
          <w:szCs w:val="24"/>
        </w:rPr>
        <w:t xml:space="preserve">2 </w:t>
      </w:r>
      <w:r w:rsidRPr="00EB570F">
        <w:rPr>
          <w:rFonts w:eastAsia="Calibri"/>
          <w:b/>
          <w:szCs w:val="24"/>
        </w:rPr>
        <w:t xml:space="preserve">– </w:t>
      </w:r>
      <w:r w:rsidR="005A6D9B">
        <w:rPr>
          <w:rFonts w:eastAsia="Calibri"/>
          <w:b/>
          <w:szCs w:val="24"/>
        </w:rPr>
        <w:t>Уровень удовлетворенности</w:t>
      </w:r>
      <w:r>
        <w:rPr>
          <w:rFonts w:eastAsia="Calibri"/>
          <w:b/>
          <w:szCs w:val="24"/>
        </w:rPr>
        <w:t xml:space="preserve"> деятельностью финансовых организаций</w:t>
      </w:r>
      <w:r w:rsidRPr="00EB570F">
        <w:rPr>
          <w:rFonts w:eastAsia="Calibri"/>
          <w:b/>
          <w:szCs w:val="24"/>
        </w:rPr>
        <w:t xml:space="preserve"> в разрезе т</w:t>
      </w:r>
      <w:r w:rsidR="000B777D">
        <w:rPr>
          <w:rFonts w:eastAsia="Calibri"/>
          <w:b/>
          <w:szCs w:val="24"/>
        </w:rPr>
        <w:t>ерритории, % от числа ответивших</w:t>
      </w:r>
    </w:p>
    <w:p w:rsidR="005A6D9B" w:rsidRDefault="005A6D9B" w:rsidP="00764760">
      <w:pPr>
        <w:ind w:firstLine="0"/>
      </w:pPr>
      <w:r w:rsidRPr="00124BFB">
        <w:rPr>
          <w:noProof/>
          <w:lang w:eastAsia="ru-RU"/>
        </w:rPr>
        <w:lastRenderedPageBreak/>
        <w:drawing>
          <wp:inline distT="0" distB="0" distL="0" distR="0">
            <wp:extent cx="6122504" cy="8794142"/>
            <wp:effectExtent l="0" t="0" r="0" b="0"/>
            <wp:docPr id="8" name="Диаграмма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5A6D9B" w:rsidRPr="00520105" w:rsidRDefault="005A6D9B" w:rsidP="00764760">
      <w:pPr>
        <w:spacing w:after="0" w:line="240" w:lineRule="auto"/>
        <w:jc w:val="center"/>
        <w:rPr>
          <w:rFonts w:eastAsia="Calibri"/>
          <w:b/>
          <w:szCs w:val="24"/>
        </w:rPr>
      </w:pPr>
      <w:r w:rsidRPr="00EB570F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3</w:t>
      </w:r>
      <w:r w:rsidRPr="00EB570F">
        <w:rPr>
          <w:rFonts w:eastAsia="Calibri"/>
          <w:szCs w:val="24"/>
        </w:rPr>
        <w:t>.</w:t>
      </w:r>
      <w:r w:rsidR="00F12B5A">
        <w:rPr>
          <w:rFonts w:eastAsia="Calibri"/>
          <w:szCs w:val="24"/>
        </w:rPr>
        <w:t xml:space="preserve">3 </w:t>
      </w:r>
      <w:r w:rsidRPr="00EB570F">
        <w:rPr>
          <w:rFonts w:eastAsia="Calibri"/>
          <w:b/>
          <w:szCs w:val="24"/>
        </w:rPr>
        <w:t xml:space="preserve">– </w:t>
      </w:r>
      <w:r>
        <w:rPr>
          <w:rFonts w:eastAsia="Calibri"/>
          <w:b/>
          <w:szCs w:val="24"/>
        </w:rPr>
        <w:t>Оценка удовлетворенности деятельностью финансовых организаций</w:t>
      </w:r>
      <w:r w:rsidRPr="00EB570F">
        <w:rPr>
          <w:rFonts w:eastAsia="Calibri"/>
          <w:b/>
          <w:szCs w:val="24"/>
        </w:rPr>
        <w:t xml:space="preserve"> в разрезе т</w:t>
      </w:r>
      <w:r>
        <w:rPr>
          <w:rFonts w:eastAsia="Calibri"/>
          <w:b/>
          <w:szCs w:val="24"/>
        </w:rPr>
        <w:t>ерритории, % от числа ответивших</w:t>
      </w:r>
    </w:p>
    <w:p w:rsidR="004732E6" w:rsidRPr="006A528E" w:rsidRDefault="004732E6" w:rsidP="006A528E">
      <w:pPr>
        <w:spacing w:after="0" w:line="240" w:lineRule="auto"/>
        <w:ind w:firstLine="709"/>
        <w:jc w:val="both"/>
        <w:rPr>
          <w:sz w:val="28"/>
          <w:szCs w:val="28"/>
        </w:rPr>
      </w:pPr>
      <w:r w:rsidRPr="006A528E">
        <w:rPr>
          <w:sz w:val="28"/>
          <w:szCs w:val="28"/>
        </w:rPr>
        <w:lastRenderedPageBreak/>
        <w:t>В отношении удовлетворенности деятельностью финансовых организаций проведено сравнение данных текущего опроса с данными официальной статистики Центрального банка Российской Федерации.</w:t>
      </w:r>
    </w:p>
    <w:p w:rsidR="004732E6" w:rsidRDefault="004732E6" w:rsidP="006A528E">
      <w:pPr>
        <w:spacing w:after="0" w:line="240" w:lineRule="auto"/>
        <w:ind w:firstLine="0"/>
        <w:jc w:val="both"/>
      </w:pPr>
    </w:p>
    <w:p w:rsidR="004732E6" w:rsidRDefault="0078493F" w:rsidP="006A528E">
      <w:pPr>
        <w:spacing w:after="0" w:line="240" w:lineRule="auto"/>
        <w:ind w:firstLine="709"/>
        <w:jc w:val="center"/>
        <w:rPr>
          <w:b/>
        </w:rPr>
      </w:pPr>
      <w:r w:rsidRPr="0078493F">
        <w:rPr>
          <w:b/>
          <w:sz w:val="28"/>
          <w:szCs w:val="28"/>
        </w:rPr>
        <w:t>Сравнение удовлетворенности деятельностью финансовых организаций с данными общероссийского опроса, проводимого Центральным банком РФ в рамках мониторинга финансовой доступности</w:t>
      </w:r>
      <w:r w:rsidR="00FA62AA">
        <w:rPr>
          <w:rStyle w:val="aff"/>
          <w:b/>
        </w:rPr>
        <w:footnoteReference w:id="2"/>
      </w:r>
    </w:p>
    <w:p w:rsidR="002E2B5D" w:rsidRDefault="002E2B5D" w:rsidP="006A528E">
      <w:pPr>
        <w:spacing w:after="0" w:line="240" w:lineRule="auto"/>
        <w:ind w:firstLine="709"/>
        <w:jc w:val="center"/>
        <w:rPr>
          <w:b/>
        </w:rPr>
      </w:pPr>
    </w:p>
    <w:p w:rsidR="005A6D9B" w:rsidRPr="006A528E" w:rsidRDefault="004732E6" w:rsidP="006A528E">
      <w:pPr>
        <w:spacing w:after="0" w:line="240" w:lineRule="auto"/>
        <w:ind w:firstLine="709"/>
        <w:jc w:val="both"/>
        <w:rPr>
          <w:b/>
          <w:sz w:val="28"/>
          <w:szCs w:val="28"/>
        </w:rPr>
      </w:pPr>
      <w:r w:rsidRPr="006A528E">
        <w:rPr>
          <w:rFonts w:eastAsia="Calibri"/>
          <w:sz w:val="28"/>
          <w:szCs w:val="28"/>
        </w:rPr>
        <w:t xml:space="preserve">В настоящем мониторинге и исследовании, проведенном для Центрального банка, использован разный, но схожий инструментарий. К примеру, по показателю «удовлетворенность деятельностью финансовых организаций» в текущем мониторинге задан вопрос </w:t>
      </w:r>
      <w:r w:rsidR="00707363" w:rsidRPr="006A528E">
        <w:rPr>
          <w:rFonts w:eastAsia="Calibri"/>
          <w:sz w:val="28"/>
          <w:szCs w:val="28"/>
        </w:rPr>
        <w:t xml:space="preserve">в целом: </w:t>
      </w:r>
      <w:r w:rsidR="00707363" w:rsidRPr="006A528E">
        <w:rPr>
          <w:i/>
          <w:sz w:val="28"/>
          <w:szCs w:val="28"/>
        </w:rPr>
        <w:t xml:space="preserve">«Вы удовлетворены деятельностью финансовых организаций для получения необходимых услуг?», </w:t>
      </w:r>
      <w:r w:rsidR="00707363" w:rsidRPr="006A528E">
        <w:rPr>
          <w:sz w:val="28"/>
          <w:szCs w:val="28"/>
        </w:rPr>
        <w:t xml:space="preserve">на вопрос можно было дать ответ: удовлетворен, частично удовлетворен или не удовлетворен. В </w:t>
      </w:r>
      <w:r w:rsidR="00B80F8E" w:rsidRPr="006A528E">
        <w:rPr>
          <w:sz w:val="28"/>
          <w:szCs w:val="28"/>
        </w:rPr>
        <w:t>опросе, проведенном</w:t>
      </w:r>
      <w:r w:rsidR="00707363" w:rsidRPr="006A528E">
        <w:rPr>
          <w:sz w:val="28"/>
          <w:szCs w:val="28"/>
        </w:rPr>
        <w:t xml:space="preserve"> по заказу Центрального банка РФ, уровень удовлетворенности оценивался по каждой финансовой организации</w:t>
      </w:r>
      <w:r w:rsidR="00B80F8E" w:rsidRPr="006A528E">
        <w:rPr>
          <w:sz w:val="28"/>
          <w:szCs w:val="28"/>
        </w:rPr>
        <w:t xml:space="preserve"> отдельно. В связи с этим результаты текущего года были обработаны и пересчитаны для тех групп, которые в перечне финансовых организаций выбирали только один вид ФО</w:t>
      </w:r>
      <w:r w:rsidR="002E2B5D" w:rsidRPr="006A528E">
        <w:rPr>
          <w:sz w:val="28"/>
          <w:szCs w:val="28"/>
        </w:rPr>
        <w:t>, чтобы определить уровень удовлетворенности по указанной организации. Выяснилось, что для сравнения можем взять только значения удовлетворенности деятельностью банков, другие группы оказались малочисленны.</w:t>
      </w:r>
    </w:p>
    <w:p w:rsidR="004D54D6" w:rsidRDefault="004D54D6" w:rsidP="004D54D6">
      <w:pPr>
        <w:spacing w:after="40"/>
        <w:jc w:val="right"/>
        <w:rPr>
          <w:rFonts w:ascii="Arial Black" w:hAnsi="Arial Black"/>
          <w:szCs w:val="24"/>
        </w:rPr>
      </w:pPr>
      <w:r w:rsidRPr="002E2081">
        <w:rPr>
          <w:rFonts w:ascii="Arial Black" w:hAnsi="Arial Black"/>
          <w:noProof/>
          <w:szCs w:val="24"/>
          <w:lang w:eastAsia="ru-RU"/>
        </w:rPr>
        <w:drawing>
          <wp:inline distT="0" distB="0" distL="0" distR="0">
            <wp:extent cx="6008914" cy="902525"/>
            <wp:effectExtent l="0" t="0" r="0" b="0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BB1E97" w:rsidRDefault="004D54D6" w:rsidP="006A528E">
      <w:pPr>
        <w:spacing w:after="0" w:line="240" w:lineRule="auto"/>
        <w:jc w:val="center"/>
        <w:rPr>
          <w:b/>
        </w:rPr>
      </w:pPr>
      <w:r w:rsidRPr="002E2081">
        <w:t xml:space="preserve">Диаграмма </w:t>
      </w:r>
      <w:r w:rsidR="000F4C7A" w:rsidRPr="002E2081">
        <w:t>3.</w:t>
      </w:r>
      <w:r w:rsidR="00F12B5A">
        <w:t>4</w:t>
      </w:r>
      <w:r w:rsidR="00F12B5A" w:rsidRPr="002E2081">
        <w:t xml:space="preserve"> </w:t>
      </w:r>
      <w:r w:rsidRPr="002E2081">
        <w:t>–</w:t>
      </w:r>
      <w:r w:rsidRPr="005C7713">
        <w:rPr>
          <w:b/>
        </w:rPr>
        <w:t xml:space="preserve"> </w:t>
      </w:r>
      <w:r w:rsidR="000F4C7A" w:rsidRPr="000F4C7A">
        <w:rPr>
          <w:b/>
        </w:rPr>
        <w:t>Сравнение показателей опроса Новосибирской области с результатами общероссийского опроса по удовлетворенности</w:t>
      </w:r>
      <w:r w:rsidR="000F4C7A">
        <w:rPr>
          <w:b/>
        </w:rPr>
        <w:t xml:space="preserve"> деятельностью </w:t>
      </w:r>
      <w:r w:rsidR="006F2CCC">
        <w:rPr>
          <w:b/>
        </w:rPr>
        <w:t>банков</w:t>
      </w:r>
      <w:r w:rsidR="000F4C7A" w:rsidRPr="000F4C7A">
        <w:rPr>
          <w:b/>
        </w:rPr>
        <w:t>, % от числа опрошенных</w:t>
      </w:r>
    </w:p>
    <w:p w:rsidR="002E2B5D" w:rsidRPr="002E2081" w:rsidRDefault="002E2B5D" w:rsidP="006A528E">
      <w:pPr>
        <w:spacing w:after="0" w:line="240" w:lineRule="auto"/>
        <w:contextualSpacing/>
        <w:jc w:val="center"/>
        <w:rPr>
          <w:b/>
        </w:rPr>
      </w:pPr>
    </w:p>
    <w:p w:rsidR="002E2B5D" w:rsidRPr="006A528E" w:rsidRDefault="00A7286B" w:rsidP="006A528E">
      <w:pPr>
        <w:spacing w:after="0" w:line="240" w:lineRule="auto"/>
        <w:ind w:firstLine="709"/>
        <w:contextualSpacing/>
        <w:jc w:val="both"/>
        <w:rPr>
          <w:rFonts w:eastAsia="Calibri"/>
          <w:b/>
          <w:sz w:val="28"/>
          <w:szCs w:val="28"/>
        </w:rPr>
      </w:pPr>
      <w:proofErr w:type="gramStart"/>
      <w:r w:rsidRPr="006A528E">
        <w:rPr>
          <w:sz w:val="28"/>
          <w:szCs w:val="28"/>
        </w:rPr>
        <w:t>Деятельностью банков удовлетворены 88,4% опрошенных, среди них 48,0% полностью удовлетворены, 40,4% частично удовлетворены.</w:t>
      </w:r>
      <w:proofErr w:type="gramEnd"/>
      <w:r w:rsidRPr="006A528E">
        <w:rPr>
          <w:sz w:val="28"/>
          <w:szCs w:val="28"/>
        </w:rPr>
        <w:t xml:space="preserve"> </w:t>
      </w:r>
      <w:r w:rsidR="002E2B5D" w:rsidRPr="006A528E">
        <w:rPr>
          <w:sz w:val="28"/>
          <w:szCs w:val="28"/>
        </w:rPr>
        <w:t>Уровень удовлетворенност</w:t>
      </w:r>
      <w:r w:rsidRPr="006A528E">
        <w:rPr>
          <w:sz w:val="28"/>
          <w:szCs w:val="28"/>
        </w:rPr>
        <w:t>и</w:t>
      </w:r>
      <w:r w:rsidR="002E2B5D" w:rsidRPr="006A528E">
        <w:rPr>
          <w:sz w:val="28"/>
          <w:szCs w:val="28"/>
        </w:rPr>
        <w:t xml:space="preserve"> деятельностью банков в среднем по Новосибирской области незначительно выше (на 4,5%), чем в среднем по РФ.</w:t>
      </w:r>
    </w:p>
    <w:p w:rsidR="00012F67" w:rsidRDefault="00A7286B" w:rsidP="00180B0F">
      <w:pPr>
        <w:spacing w:after="0" w:line="240" w:lineRule="auto"/>
        <w:ind w:firstLine="709"/>
        <w:contextualSpacing/>
        <w:jc w:val="both"/>
        <w:rPr>
          <w:rFonts w:asciiTheme="majorHAnsi" w:eastAsiaTheme="majorEastAsia" w:hAnsiTheme="majorHAnsi" w:cstheme="majorBidi"/>
          <w:b/>
          <w:caps/>
          <w:sz w:val="32"/>
          <w:szCs w:val="32"/>
        </w:rPr>
      </w:pPr>
      <w:r w:rsidRPr="006A528E">
        <w:rPr>
          <w:rFonts w:eastAsia="Calibri"/>
          <w:sz w:val="28"/>
          <w:szCs w:val="28"/>
        </w:rPr>
        <w:t xml:space="preserve">К респондентам, которые удовлетворены банковскими услугами, чаще всего относятся учащиеся и студенты (79,8%), не имеющие детей (60,5%), проживающие в районных центрах, городских округах (62,7%), а именно в </w:t>
      </w:r>
      <w:proofErr w:type="gramStart"/>
      <w:r w:rsidRPr="006A528E">
        <w:rPr>
          <w:rFonts w:eastAsia="Calibri"/>
          <w:sz w:val="28"/>
          <w:szCs w:val="28"/>
        </w:rPr>
        <w:t>г</w:t>
      </w:r>
      <w:proofErr w:type="gramEnd"/>
      <w:r w:rsidRPr="006A528E">
        <w:rPr>
          <w:rFonts w:eastAsia="Calibri"/>
          <w:sz w:val="28"/>
          <w:szCs w:val="28"/>
        </w:rPr>
        <w:t>.</w:t>
      </w:r>
      <w:r w:rsidR="00844F11">
        <w:rPr>
          <w:rFonts w:eastAsia="Calibri"/>
          <w:sz w:val="28"/>
          <w:szCs w:val="28"/>
        </w:rPr>
        <w:t> </w:t>
      </w:r>
      <w:r w:rsidRPr="006A528E">
        <w:rPr>
          <w:rFonts w:eastAsia="Calibri"/>
          <w:sz w:val="28"/>
          <w:szCs w:val="28"/>
        </w:rPr>
        <w:t xml:space="preserve">Оби и Куйбышевском районе (по 80,0%). К «частично </w:t>
      </w:r>
      <w:proofErr w:type="gramStart"/>
      <w:r w:rsidRPr="006A528E">
        <w:rPr>
          <w:rFonts w:eastAsia="Calibri"/>
          <w:sz w:val="28"/>
          <w:szCs w:val="28"/>
        </w:rPr>
        <w:t>удовлетворенным</w:t>
      </w:r>
      <w:proofErr w:type="gramEnd"/>
      <w:r w:rsidRPr="006A528E">
        <w:rPr>
          <w:rFonts w:eastAsia="Calibri"/>
          <w:sz w:val="28"/>
          <w:szCs w:val="28"/>
        </w:rPr>
        <w:t xml:space="preserve">» реже других относятся студенты (18,2%), жители городских округов (29,6%), </w:t>
      </w:r>
      <w:proofErr w:type="spellStart"/>
      <w:r w:rsidRPr="006A528E">
        <w:rPr>
          <w:rFonts w:eastAsia="Calibri"/>
          <w:sz w:val="28"/>
          <w:szCs w:val="28"/>
        </w:rPr>
        <w:t>Баганского</w:t>
      </w:r>
      <w:proofErr w:type="spellEnd"/>
      <w:r w:rsidRPr="006A528E">
        <w:rPr>
          <w:rFonts w:eastAsia="Calibri"/>
          <w:sz w:val="28"/>
          <w:szCs w:val="28"/>
        </w:rPr>
        <w:t xml:space="preserve"> (5,6%), Куйбышевского (11,4%), Убинского районов (13,3%).</w:t>
      </w:r>
      <w:bookmarkStart w:id="11" w:name="_Toc23957231"/>
    </w:p>
    <w:p w:rsidR="000B0AB6" w:rsidRDefault="00F24826" w:rsidP="00886248">
      <w:pPr>
        <w:pStyle w:val="1"/>
        <w:spacing w:before="0" w:after="0" w:line="240" w:lineRule="auto"/>
        <w:jc w:val="center"/>
        <w:rPr>
          <w:color w:val="auto"/>
        </w:rPr>
      </w:pPr>
      <w:r>
        <w:rPr>
          <w:color w:val="auto"/>
        </w:rPr>
        <w:lastRenderedPageBreak/>
        <w:t xml:space="preserve">РАЗДЕЛ 4. </w:t>
      </w:r>
      <w:r w:rsidRPr="00F24826">
        <w:rPr>
          <w:color w:val="auto"/>
        </w:rPr>
        <w:t>УДОВЛЕТВОРЕННОСТЬ КАЧЕСТВОМ, ДОСТУПНОСТЬЮ И СТОИМОСТЬЮ ФИНАНСОВЫХ ПРОДУКТОВ</w:t>
      </w:r>
      <w:r w:rsidR="00D763EE" w:rsidRPr="00114357">
        <w:rPr>
          <w:color w:val="auto"/>
        </w:rPr>
        <w:t xml:space="preserve"> (услуг) (ПОКАЗАТЕЛЬ 46)</w:t>
      </w:r>
      <w:bookmarkEnd w:id="11"/>
    </w:p>
    <w:p w:rsidR="00114357" w:rsidRPr="00114357" w:rsidRDefault="00114357" w:rsidP="00114357"/>
    <w:p w:rsidR="004732E6" w:rsidRPr="006A528E" w:rsidRDefault="004732E6" w:rsidP="006A528E">
      <w:pPr>
        <w:spacing w:after="0" w:line="240" w:lineRule="auto"/>
        <w:ind w:firstLine="709"/>
        <w:jc w:val="both"/>
        <w:rPr>
          <w:sz w:val="28"/>
          <w:szCs w:val="28"/>
        </w:rPr>
      </w:pPr>
      <w:r w:rsidRPr="006A528E">
        <w:rPr>
          <w:sz w:val="28"/>
          <w:szCs w:val="28"/>
        </w:rPr>
        <w:t xml:space="preserve">Для определения степени удовлетворенности респондентов качеством, доступностью и стоимостью финансовых продуктов (услуг) был задан вопрос: </w:t>
      </w:r>
      <w:r w:rsidRPr="006A528E">
        <w:rPr>
          <w:i/>
          <w:sz w:val="28"/>
          <w:szCs w:val="28"/>
        </w:rPr>
        <w:t xml:space="preserve">«Вы удовлетворены качеством и стоимостью финансовых продуктов (услуг)?» </w:t>
      </w:r>
      <w:r w:rsidR="00B80F8E" w:rsidRPr="006A528E">
        <w:rPr>
          <w:sz w:val="28"/>
          <w:szCs w:val="28"/>
        </w:rPr>
        <w:t>(можно было выбрать один вариант ответа).</w:t>
      </w:r>
    </w:p>
    <w:p w:rsidR="00541560" w:rsidRPr="006A528E" w:rsidRDefault="000B0AB6" w:rsidP="006A528E">
      <w:pPr>
        <w:spacing w:after="0" w:line="240" w:lineRule="auto"/>
        <w:ind w:firstLine="709"/>
        <w:jc w:val="both"/>
        <w:rPr>
          <w:sz w:val="28"/>
          <w:szCs w:val="28"/>
        </w:rPr>
      </w:pPr>
      <w:r w:rsidRPr="006A528E">
        <w:rPr>
          <w:sz w:val="28"/>
          <w:szCs w:val="28"/>
        </w:rPr>
        <w:t xml:space="preserve">Потребители товаров, работ и услуг Новосибирской области в большей степени удовлетворены доступностью </w:t>
      </w:r>
      <w:r w:rsidR="00B80F8E" w:rsidRPr="006A528E">
        <w:rPr>
          <w:sz w:val="28"/>
          <w:szCs w:val="28"/>
        </w:rPr>
        <w:t>(</w:t>
      </w:r>
      <w:r w:rsidRPr="006A528E">
        <w:rPr>
          <w:sz w:val="28"/>
          <w:szCs w:val="28"/>
        </w:rPr>
        <w:t>72,5% опрошенных</w:t>
      </w:r>
      <w:r w:rsidR="00B80F8E" w:rsidRPr="006A528E">
        <w:rPr>
          <w:sz w:val="28"/>
          <w:szCs w:val="28"/>
        </w:rPr>
        <w:t xml:space="preserve">, </w:t>
      </w:r>
      <w:proofErr w:type="gramStart"/>
      <w:r w:rsidR="00541560" w:rsidRPr="006A528E">
        <w:rPr>
          <w:sz w:val="28"/>
          <w:szCs w:val="28"/>
        </w:rPr>
        <w:t>см</w:t>
      </w:r>
      <w:proofErr w:type="gramEnd"/>
      <w:r w:rsidR="00541560" w:rsidRPr="006A528E">
        <w:rPr>
          <w:sz w:val="28"/>
          <w:szCs w:val="28"/>
        </w:rPr>
        <w:t>.</w:t>
      </w:r>
      <w:r w:rsidR="00844F11">
        <w:rPr>
          <w:sz w:val="28"/>
          <w:szCs w:val="28"/>
        </w:rPr>
        <w:t> </w:t>
      </w:r>
      <w:r w:rsidR="00541560" w:rsidRPr="006A528E">
        <w:rPr>
          <w:sz w:val="28"/>
          <w:szCs w:val="28"/>
        </w:rPr>
        <w:t>диаграмму</w:t>
      </w:r>
      <w:r w:rsidR="00844F11">
        <w:rPr>
          <w:sz w:val="28"/>
          <w:szCs w:val="28"/>
        </w:rPr>
        <w:t> </w:t>
      </w:r>
      <w:r w:rsidR="00541560" w:rsidRPr="006A528E">
        <w:rPr>
          <w:sz w:val="28"/>
          <w:szCs w:val="28"/>
        </w:rPr>
        <w:t>4.1)</w:t>
      </w:r>
      <w:r w:rsidR="00B80F8E" w:rsidRPr="006A528E">
        <w:rPr>
          <w:sz w:val="28"/>
          <w:szCs w:val="28"/>
        </w:rPr>
        <w:t xml:space="preserve"> и качеством финансовых продуктов </w:t>
      </w:r>
      <w:r w:rsidRPr="006A528E">
        <w:rPr>
          <w:sz w:val="28"/>
          <w:szCs w:val="28"/>
        </w:rPr>
        <w:t>(64,2%)</w:t>
      </w:r>
      <w:r w:rsidR="00B80F8E" w:rsidRPr="006A528E">
        <w:rPr>
          <w:sz w:val="28"/>
          <w:szCs w:val="28"/>
        </w:rPr>
        <w:t xml:space="preserve">, </w:t>
      </w:r>
      <w:r w:rsidRPr="006A528E">
        <w:rPr>
          <w:sz w:val="28"/>
          <w:szCs w:val="28"/>
        </w:rPr>
        <w:t xml:space="preserve">меньше всего удовлетворены стоимостью </w:t>
      </w:r>
      <w:r w:rsidR="00215558" w:rsidRPr="006A528E">
        <w:rPr>
          <w:sz w:val="28"/>
          <w:szCs w:val="28"/>
        </w:rPr>
        <w:t>финансовых продуктов (услуг)</w:t>
      </w:r>
      <w:r w:rsidR="009C3AFE" w:rsidRPr="006A528E">
        <w:rPr>
          <w:sz w:val="28"/>
          <w:szCs w:val="28"/>
        </w:rPr>
        <w:t xml:space="preserve"> </w:t>
      </w:r>
      <w:r w:rsidRPr="006A528E">
        <w:rPr>
          <w:sz w:val="28"/>
          <w:szCs w:val="28"/>
        </w:rPr>
        <w:t>– 29,5%.</w:t>
      </w:r>
    </w:p>
    <w:p w:rsidR="00CF2DD1" w:rsidRDefault="00B66A80" w:rsidP="00CF2DD1">
      <w:pPr>
        <w:rPr>
          <w:rFonts w:asciiTheme="majorHAnsi" w:hAnsiTheme="majorHAnsi" w:cstheme="majorHAnsi"/>
          <w:b/>
          <w:szCs w:val="24"/>
        </w:rPr>
      </w:pPr>
      <w:r w:rsidRPr="00B66A80">
        <w:rPr>
          <w:noProof/>
          <w:lang w:eastAsia="ru-RU"/>
        </w:rPr>
        <w:drawing>
          <wp:inline distT="0" distB="0" distL="0" distR="0">
            <wp:extent cx="5876014" cy="1781093"/>
            <wp:effectExtent l="0" t="0" r="0" b="0"/>
            <wp:docPr id="20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CF2DD1" w:rsidRDefault="00CF2DD1" w:rsidP="006A528E">
      <w:pPr>
        <w:ind w:firstLine="0"/>
        <w:jc w:val="center"/>
        <w:rPr>
          <w:rFonts w:eastAsia="Calibri"/>
          <w:b/>
          <w:szCs w:val="24"/>
        </w:rPr>
      </w:pPr>
      <w:r w:rsidRPr="00EB570F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4</w:t>
      </w:r>
      <w:r w:rsidRPr="00EB570F">
        <w:rPr>
          <w:rFonts w:eastAsia="Calibri"/>
          <w:szCs w:val="24"/>
        </w:rPr>
        <w:t>.</w:t>
      </w:r>
      <w:r>
        <w:rPr>
          <w:rFonts w:eastAsia="Calibri"/>
          <w:szCs w:val="24"/>
        </w:rPr>
        <w:t>1</w:t>
      </w:r>
      <w:r w:rsidR="009C3AFE">
        <w:rPr>
          <w:rFonts w:eastAsia="Calibri"/>
          <w:szCs w:val="24"/>
        </w:rPr>
        <w:t xml:space="preserve"> </w:t>
      </w:r>
      <w:r w:rsidRPr="00EB570F">
        <w:rPr>
          <w:rFonts w:eastAsia="Calibri"/>
          <w:b/>
          <w:szCs w:val="24"/>
        </w:rPr>
        <w:t xml:space="preserve">– </w:t>
      </w:r>
      <w:r w:rsidRPr="00CF2DD1">
        <w:rPr>
          <w:b/>
        </w:rPr>
        <w:t>Уровень удовлетворенности качеством, доступностью и стоимостью финансовых продуктов (услуг)</w:t>
      </w:r>
      <w:r w:rsidRPr="00CF2DD1">
        <w:rPr>
          <w:rFonts w:eastAsia="Calibri"/>
          <w:b/>
          <w:szCs w:val="24"/>
        </w:rPr>
        <w:t>, % от числа опрошенных</w:t>
      </w:r>
    </w:p>
    <w:p w:rsidR="00215558" w:rsidRPr="00520105" w:rsidRDefault="00215558" w:rsidP="006A528E">
      <w:pPr>
        <w:spacing w:after="0" w:line="240" w:lineRule="auto"/>
        <w:jc w:val="center"/>
        <w:rPr>
          <w:rFonts w:eastAsia="Calibri"/>
          <w:b/>
          <w:szCs w:val="24"/>
        </w:rPr>
      </w:pPr>
    </w:p>
    <w:p w:rsidR="00CF2DD1" w:rsidRPr="006A528E" w:rsidRDefault="00541560" w:rsidP="006A528E">
      <w:pPr>
        <w:spacing w:after="0" w:line="240" w:lineRule="auto"/>
        <w:ind w:firstLine="709"/>
        <w:jc w:val="both"/>
        <w:rPr>
          <w:rFonts w:asciiTheme="majorHAnsi" w:hAnsiTheme="majorHAnsi" w:cstheme="majorHAnsi"/>
          <w:sz w:val="28"/>
          <w:szCs w:val="28"/>
        </w:rPr>
      </w:pPr>
      <w:r w:rsidRPr="006A528E">
        <w:rPr>
          <w:rFonts w:asciiTheme="majorHAnsi" w:hAnsiTheme="majorHAnsi" w:cstheme="majorHAnsi"/>
          <w:sz w:val="28"/>
          <w:szCs w:val="28"/>
        </w:rPr>
        <w:t xml:space="preserve">Далее </w:t>
      </w:r>
      <w:r w:rsidR="00215558" w:rsidRPr="006A528E">
        <w:rPr>
          <w:rFonts w:asciiTheme="majorHAnsi" w:hAnsiTheme="majorHAnsi" w:cstheme="majorHAnsi"/>
          <w:sz w:val="28"/>
          <w:szCs w:val="28"/>
        </w:rPr>
        <w:t xml:space="preserve">в тексте отчета </w:t>
      </w:r>
      <w:r w:rsidRPr="006A528E">
        <w:rPr>
          <w:rFonts w:asciiTheme="majorHAnsi" w:hAnsiTheme="majorHAnsi" w:cstheme="majorHAnsi"/>
          <w:sz w:val="28"/>
          <w:szCs w:val="28"/>
        </w:rPr>
        <w:t>каждый показатель будет рассмотрен более подробно.</w:t>
      </w:r>
    </w:p>
    <w:p w:rsidR="00BB1E97" w:rsidRPr="00541560" w:rsidRDefault="00BB1E97" w:rsidP="006A528E">
      <w:pPr>
        <w:spacing w:after="0" w:line="240" w:lineRule="auto"/>
        <w:ind w:firstLine="0"/>
        <w:rPr>
          <w:rFonts w:asciiTheme="majorHAnsi" w:hAnsiTheme="majorHAnsi" w:cstheme="majorHAnsi"/>
          <w:szCs w:val="24"/>
        </w:rPr>
      </w:pPr>
    </w:p>
    <w:p w:rsidR="00081BDD" w:rsidRPr="00F24826" w:rsidRDefault="00081BDD" w:rsidP="00F24826">
      <w:pPr>
        <w:pStyle w:val="1"/>
        <w:spacing w:before="0" w:after="0" w:line="240" w:lineRule="auto"/>
        <w:jc w:val="center"/>
        <w:rPr>
          <w:caps w:val="0"/>
          <w:color w:val="auto"/>
          <w:sz w:val="28"/>
          <w:szCs w:val="28"/>
        </w:rPr>
      </w:pPr>
      <w:bookmarkStart w:id="12" w:name="_Toc23957232"/>
      <w:r w:rsidRPr="00F24826">
        <w:rPr>
          <w:caps w:val="0"/>
          <w:color w:val="auto"/>
          <w:sz w:val="28"/>
          <w:szCs w:val="28"/>
        </w:rPr>
        <w:t>4.1</w:t>
      </w:r>
      <w:r w:rsidR="009C3AFE" w:rsidRPr="00F24826">
        <w:rPr>
          <w:caps w:val="0"/>
          <w:color w:val="auto"/>
          <w:sz w:val="28"/>
          <w:szCs w:val="28"/>
        </w:rPr>
        <w:t>.</w:t>
      </w:r>
      <w:r w:rsidRPr="00F24826">
        <w:rPr>
          <w:caps w:val="0"/>
          <w:color w:val="auto"/>
          <w:sz w:val="28"/>
          <w:szCs w:val="28"/>
        </w:rPr>
        <w:t xml:space="preserve"> Удовлетворенность качеством финансовых продуктов (услуг)</w:t>
      </w:r>
      <w:bookmarkEnd w:id="12"/>
    </w:p>
    <w:p w:rsidR="00BB1E97" w:rsidRDefault="00BB1E97" w:rsidP="006A528E">
      <w:pPr>
        <w:spacing w:after="0" w:line="240" w:lineRule="auto"/>
        <w:ind w:firstLine="0"/>
        <w:rPr>
          <w:rFonts w:asciiTheme="majorHAnsi" w:hAnsiTheme="majorHAnsi" w:cstheme="majorHAnsi"/>
          <w:b/>
          <w:szCs w:val="24"/>
        </w:rPr>
      </w:pPr>
    </w:p>
    <w:p w:rsidR="00541560" w:rsidRPr="006A528E" w:rsidRDefault="00B80F8E" w:rsidP="006A528E">
      <w:pPr>
        <w:spacing w:after="0" w:line="240" w:lineRule="auto"/>
        <w:ind w:firstLine="709"/>
        <w:jc w:val="both"/>
        <w:rPr>
          <w:rFonts w:asciiTheme="majorHAnsi" w:hAnsiTheme="majorHAnsi" w:cstheme="majorHAnsi"/>
          <w:sz w:val="28"/>
          <w:szCs w:val="28"/>
        </w:rPr>
      </w:pPr>
      <w:r w:rsidRPr="006A528E">
        <w:rPr>
          <w:rFonts w:asciiTheme="majorHAnsi" w:hAnsiTheme="majorHAnsi" w:cstheme="majorHAnsi"/>
          <w:sz w:val="28"/>
          <w:szCs w:val="28"/>
        </w:rPr>
        <w:t>Более половины потребител</w:t>
      </w:r>
      <w:r w:rsidR="00BB1E97" w:rsidRPr="006A528E">
        <w:rPr>
          <w:rFonts w:asciiTheme="majorHAnsi" w:hAnsiTheme="majorHAnsi" w:cstheme="majorHAnsi"/>
          <w:sz w:val="28"/>
          <w:szCs w:val="28"/>
        </w:rPr>
        <w:t>ей</w:t>
      </w:r>
      <w:r w:rsidRPr="006A528E">
        <w:rPr>
          <w:rFonts w:asciiTheme="majorHAnsi" w:hAnsiTheme="majorHAnsi" w:cstheme="majorHAnsi"/>
          <w:sz w:val="28"/>
          <w:szCs w:val="28"/>
        </w:rPr>
        <w:t xml:space="preserve"> </w:t>
      </w:r>
      <w:r w:rsidR="00541560" w:rsidRPr="006A528E">
        <w:rPr>
          <w:rFonts w:asciiTheme="majorHAnsi" w:hAnsiTheme="majorHAnsi" w:cstheme="majorHAnsi"/>
          <w:sz w:val="28"/>
          <w:szCs w:val="28"/>
        </w:rPr>
        <w:t xml:space="preserve">товаров, работ и услуг </w:t>
      </w:r>
      <w:r w:rsidRPr="006A528E">
        <w:rPr>
          <w:rFonts w:asciiTheme="majorHAnsi" w:hAnsiTheme="majorHAnsi" w:cstheme="majorHAnsi"/>
          <w:sz w:val="28"/>
          <w:szCs w:val="28"/>
        </w:rPr>
        <w:t xml:space="preserve">Новосибирской области </w:t>
      </w:r>
      <w:r w:rsidR="00541560" w:rsidRPr="006A528E">
        <w:rPr>
          <w:rFonts w:asciiTheme="majorHAnsi" w:hAnsiTheme="majorHAnsi" w:cstheme="majorHAnsi"/>
          <w:sz w:val="28"/>
          <w:szCs w:val="28"/>
        </w:rPr>
        <w:t xml:space="preserve">удовлетворены качеством финансовых продуктов </w:t>
      </w:r>
      <w:r w:rsidRPr="006A528E">
        <w:rPr>
          <w:rFonts w:asciiTheme="majorHAnsi" w:hAnsiTheme="majorHAnsi" w:cstheme="majorHAnsi"/>
          <w:sz w:val="28"/>
          <w:szCs w:val="28"/>
        </w:rPr>
        <w:t>(64,2%</w:t>
      </w:r>
      <w:r w:rsidR="00541560" w:rsidRPr="006A528E">
        <w:rPr>
          <w:rFonts w:asciiTheme="majorHAnsi" w:hAnsiTheme="majorHAnsi" w:cstheme="majorHAnsi"/>
          <w:sz w:val="28"/>
          <w:szCs w:val="28"/>
        </w:rPr>
        <w:t xml:space="preserve">). </w:t>
      </w:r>
      <w:proofErr w:type="gramStart"/>
      <w:r w:rsidRPr="006A528E">
        <w:rPr>
          <w:rFonts w:asciiTheme="majorHAnsi" w:hAnsiTheme="majorHAnsi" w:cstheme="majorHAnsi"/>
          <w:sz w:val="28"/>
          <w:szCs w:val="28"/>
        </w:rPr>
        <w:t>Менее четверти опрошенных</w:t>
      </w:r>
      <w:r w:rsidR="00541560" w:rsidRPr="006A528E">
        <w:rPr>
          <w:rFonts w:asciiTheme="majorHAnsi" w:hAnsiTheme="majorHAnsi" w:cstheme="majorHAnsi"/>
          <w:sz w:val="28"/>
          <w:szCs w:val="28"/>
        </w:rPr>
        <w:t xml:space="preserve"> </w:t>
      </w:r>
      <w:r w:rsidRPr="006A528E">
        <w:rPr>
          <w:rFonts w:asciiTheme="majorHAnsi" w:hAnsiTheme="majorHAnsi" w:cstheme="majorHAnsi"/>
          <w:sz w:val="28"/>
          <w:szCs w:val="28"/>
        </w:rPr>
        <w:t>отметили</w:t>
      </w:r>
      <w:r w:rsidR="00541560" w:rsidRPr="006A528E">
        <w:rPr>
          <w:rFonts w:asciiTheme="majorHAnsi" w:hAnsiTheme="majorHAnsi" w:cstheme="majorHAnsi"/>
          <w:sz w:val="28"/>
          <w:szCs w:val="28"/>
        </w:rPr>
        <w:t>, что не удовлетворены качеством финансовых продуктов (услуг) – 23,7%</w:t>
      </w:r>
      <w:r w:rsidRPr="006A528E">
        <w:rPr>
          <w:rFonts w:asciiTheme="majorHAnsi" w:hAnsiTheme="majorHAnsi" w:cstheme="majorHAnsi"/>
          <w:sz w:val="28"/>
          <w:szCs w:val="28"/>
        </w:rPr>
        <w:t>.</w:t>
      </w:r>
      <w:proofErr w:type="gramEnd"/>
    </w:p>
    <w:p w:rsidR="00541560" w:rsidRPr="006A528E" w:rsidRDefault="00BB1E97" w:rsidP="006A528E">
      <w:pPr>
        <w:spacing w:after="0" w:line="240" w:lineRule="auto"/>
        <w:ind w:firstLine="709"/>
        <w:jc w:val="both"/>
        <w:rPr>
          <w:sz w:val="28"/>
          <w:szCs w:val="28"/>
        </w:rPr>
      </w:pPr>
      <w:r w:rsidRPr="006A528E">
        <w:rPr>
          <w:sz w:val="28"/>
          <w:szCs w:val="28"/>
        </w:rPr>
        <w:t xml:space="preserve">Чаще других удовлетворены качеством финансовых продуктов респонденты, </w:t>
      </w:r>
      <w:r w:rsidR="00215558" w:rsidRPr="006A528E">
        <w:rPr>
          <w:sz w:val="28"/>
          <w:szCs w:val="28"/>
        </w:rPr>
        <w:t>имеющие</w:t>
      </w:r>
      <w:r w:rsidR="00541560" w:rsidRPr="006A528E">
        <w:rPr>
          <w:sz w:val="28"/>
          <w:szCs w:val="28"/>
        </w:rPr>
        <w:t xml:space="preserve"> научную степень (81,9%). </w:t>
      </w:r>
      <w:proofErr w:type="gramStart"/>
      <w:r w:rsidR="00215558" w:rsidRPr="006A528E">
        <w:rPr>
          <w:sz w:val="28"/>
          <w:szCs w:val="28"/>
        </w:rPr>
        <w:t>Реже</w:t>
      </w:r>
      <w:proofErr w:type="gramEnd"/>
      <w:r w:rsidR="00215558" w:rsidRPr="006A528E">
        <w:rPr>
          <w:sz w:val="28"/>
          <w:szCs w:val="28"/>
        </w:rPr>
        <w:t xml:space="preserve"> других</w:t>
      </w:r>
      <w:r w:rsidR="00541560" w:rsidRPr="006A528E">
        <w:rPr>
          <w:sz w:val="28"/>
          <w:szCs w:val="28"/>
        </w:rPr>
        <w:t xml:space="preserve"> удовлетворены качеством финансовых продуктов </w:t>
      </w:r>
      <w:r w:rsidR="00215558" w:rsidRPr="006A528E">
        <w:rPr>
          <w:sz w:val="28"/>
          <w:szCs w:val="28"/>
        </w:rPr>
        <w:t xml:space="preserve">респонденты </w:t>
      </w:r>
      <w:r w:rsidR="00CB5C0A" w:rsidRPr="006A528E">
        <w:rPr>
          <w:sz w:val="28"/>
          <w:szCs w:val="28"/>
        </w:rPr>
        <w:t>с общим образованием (54</w:t>
      </w:r>
      <w:r w:rsidRPr="006A528E">
        <w:rPr>
          <w:sz w:val="28"/>
          <w:szCs w:val="28"/>
        </w:rPr>
        <w:t>,0</w:t>
      </w:r>
      <w:r w:rsidR="00CB5C0A" w:rsidRPr="006A528E">
        <w:rPr>
          <w:sz w:val="28"/>
          <w:szCs w:val="28"/>
        </w:rPr>
        <w:t>%), с неполным высшем образованием (51</w:t>
      </w:r>
      <w:r w:rsidRPr="006A528E">
        <w:rPr>
          <w:sz w:val="28"/>
          <w:szCs w:val="28"/>
        </w:rPr>
        <w:t>,0</w:t>
      </w:r>
      <w:r w:rsidR="00CB5C0A" w:rsidRPr="006A528E">
        <w:rPr>
          <w:sz w:val="28"/>
          <w:szCs w:val="28"/>
        </w:rPr>
        <w:t xml:space="preserve">%) и имеющие ежемесячный доход более 60 </w:t>
      </w:r>
      <w:r w:rsidR="00215558" w:rsidRPr="006A528E">
        <w:rPr>
          <w:sz w:val="28"/>
          <w:szCs w:val="28"/>
        </w:rPr>
        <w:t xml:space="preserve">тыс. </w:t>
      </w:r>
      <w:r w:rsidR="00CB5C0A" w:rsidRPr="006A528E">
        <w:rPr>
          <w:sz w:val="28"/>
          <w:szCs w:val="28"/>
        </w:rPr>
        <w:t>рублей</w:t>
      </w:r>
      <w:r w:rsidR="00A56C9C" w:rsidRPr="006A528E">
        <w:rPr>
          <w:sz w:val="28"/>
          <w:szCs w:val="28"/>
        </w:rPr>
        <w:t xml:space="preserve"> (37,6%)</w:t>
      </w:r>
      <w:r w:rsidR="00CB5C0A" w:rsidRPr="006A528E">
        <w:rPr>
          <w:sz w:val="28"/>
          <w:szCs w:val="28"/>
        </w:rPr>
        <w:t>.</w:t>
      </w:r>
    </w:p>
    <w:p w:rsidR="00A4510D" w:rsidRPr="00886248" w:rsidRDefault="00CB5C0A" w:rsidP="00886248">
      <w:pPr>
        <w:spacing w:after="0" w:line="240" w:lineRule="auto"/>
        <w:ind w:firstLine="709"/>
        <w:jc w:val="both"/>
        <w:rPr>
          <w:sz w:val="28"/>
          <w:szCs w:val="28"/>
        </w:rPr>
      </w:pPr>
      <w:r w:rsidRPr="006A528E">
        <w:rPr>
          <w:sz w:val="28"/>
          <w:szCs w:val="28"/>
        </w:rPr>
        <w:t>В разрезе территорий Новосибирской области (</w:t>
      </w:r>
      <w:proofErr w:type="gramStart"/>
      <w:r w:rsidRPr="006A528E">
        <w:rPr>
          <w:sz w:val="28"/>
          <w:szCs w:val="28"/>
        </w:rPr>
        <w:t>см</w:t>
      </w:r>
      <w:proofErr w:type="gramEnd"/>
      <w:r w:rsidRPr="006A528E">
        <w:rPr>
          <w:sz w:val="28"/>
          <w:szCs w:val="28"/>
        </w:rPr>
        <w:t xml:space="preserve">. </w:t>
      </w:r>
      <w:r w:rsidR="00215558" w:rsidRPr="006A528E">
        <w:rPr>
          <w:rFonts w:eastAsia="Calibri"/>
          <w:sz w:val="28"/>
          <w:szCs w:val="28"/>
        </w:rPr>
        <w:t xml:space="preserve">диаграмму </w:t>
      </w:r>
      <w:r w:rsidRPr="006A528E">
        <w:rPr>
          <w:rFonts w:eastAsia="Calibri"/>
          <w:sz w:val="28"/>
          <w:szCs w:val="28"/>
        </w:rPr>
        <w:t>4.1.1</w:t>
      </w:r>
      <w:r w:rsidRPr="006A528E">
        <w:rPr>
          <w:sz w:val="28"/>
          <w:szCs w:val="28"/>
        </w:rPr>
        <w:t>) высокий уровень значений показат</w:t>
      </w:r>
      <w:r w:rsidR="00E62AAE" w:rsidRPr="006A528E">
        <w:rPr>
          <w:sz w:val="28"/>
          <w:szCs w:val="28"/>
        </w:rPr>
        <w:t xml:space="preserve">еля </w:t>
      </w:r>
      <w:r w:rsidR="00215558" w:rsidRPr="006A528E">
        <w:rPr>
          <w:sz w:val="28"/>
          <w:szCs w:val="28"/>
        </w:rPr>
        <w:t xml:space="preserve">(75,0% и выше) </w:t>
      </w:r>
      <w:r w:rsidR="00E62AAE" w:rsidRPr="006A528E">
        <w:rPr>
          <w:sz w:val="28"/>
          <w:szCs w:val="28"/>
        </w:rPr>
        <w:t>зафиксирован среди 9</w:t>
      </w:r>
      <w:r w:rsidR="00112979">
        <w:rPr>
          <w:sz w:val="28"/>
          <w:szCs w:val="28"/>
        </w:rPr>
        <w:t> </w:t>
      </w:r>
      <w:r w:rsidR="009C3AFE" w:rsidRPr="006A528E">
        <w:rPr>
          <w:sz w:val="28"/>
          <w:szCs w:val="28"/>
        </w:rPr>
        <w:t xml:space="preserve">муниципальных </w:t>
      </w:r>
      <w:r w:rsidRPr="006A528E">
        <w:rPr>
          <w:sz w:val="28"/>
          <w:szCs w:val="28"/>
        </w:rPr>
        <w:t>образований:</w:t>
      </w:r>
      <w:r w:rsidR="00E62AAE" w:rsidRPr="006A528E">
        <w:rPr>
          <w:sz w:val="28"/>
          <w:szCs w:val="28"/>
        </w:rPr>
        <w:t xml:space="preserve"> г. Обь (91,4%), </w:t>
      </w:r>
      <w:proofErr w:type="spellStart"/>
      <w:r w:rsidR="00E62AAE" w:rsidRPr="006A528E">
        <w:rPr>
          <w:sz w:val="28"/>
          <w:szCs w:val="28"/>
        </w:rPr>
        <w:t>Болотнинский</w:t>
      </w:r>
      <w:proofErr w:type="spellEnd"/>
      <w:r w:rsidR="00E62AAE" w:rsidRPr="006A528E">
        <w:rPr>
          <w:sz w:val="28"/>
          <w:szCs w:val="28"/>
        </w:rPr>
        <w:t xml:space="preserve"> (85,7%), </w:t>
      </w:r>
      <w:proofErr w:type="spellStart"/>
      <w:r w:rsidR="00E62AAE" w:rsidRPr="006A528E">
        <w:rPr>
          <w:sz w:val="28"/>
          <w:szCs w:val="28"/>
        </w:rPr>
        <w:t>Купинский</w:t>
      </w:r>
      <w:proofErr w:type="spellEnd"/>
      <w:r w:rsidR="00E62AAE" w:rsidRPr="006A528E">
        <w:rPr>
          <w:sz w:val="28"/>
          <w:szCs w:val="28"/>
        </w:rPr>
        <w:t xml:space="preserve"> (84,3%), </w:t>
      </w:r>
      <w:proofErr w:type="spellStart"/>
      <w:r w:rsidR="00E62AAE" w:rsidRPr="006A528E">
        <w:rPr>
          <w:sz w:val="28"/>
          <w:szCs w:val="28"/>
        </w:rPr>
        <w:t>Краснозерский</w:t>
      </w:r>
      <w:proofErr w:type="spellEnd"/>
      <w:r w:rsidR="00E62AAE" w:rsidRPr="006A528E">
        <w:rPr>
          <w:sz w:val="28"/>
          <w:szCs w:val="28"/>
        </w:rPr>
        <w:t xml:space="preserve"> (81,4%), Карасукский (80%), </w:t>
      </w:r>
      <w:proofErr w:type="spellStart"/>
      <w:r w:rsidR="00E62AAE" w:rsidRPr="006A528E">
        <w:rPr>
          <w:sz w:val="28"/>
          <w:szCs w:val="28"/>
        </w:rPr>
        <w:t>Коченевский</w:t>
      </w:r>
      <w:proofErr w:type="spellEnd"/>
      <w:r w:rsidR="00E62AAE" w:rsidRPr="006A528E">
        <w:rPr>
          <w:sz w:val="28"/>
          <w:szCs w:val="28"/>
        </w:rPr>
        <w:t xml:space="preserve">, </w:t>
      </w:r>
      <w:proofErr w:type="spellStart"/>
      <w:r w:rsidR="00E62AAE" w:rsidRPr="006A528E">
        <w:rPr>
          <w:sz w:val="28"/>
          <w:szCs w:val="28"/>
        </w:rPr>
        <w:t>Мошковский</w:t>
      </w:r>
      <w:proofErr w:type="spellEnd"/>
      <w:r w:rsidR="00E62AAE" w:rsidRPr="006A528E">
        <w:rPr>
          <w:sz w:val="28"/>
          <w:szCs w:val="28"/>
        </w:rPr>
        <w:t xml:space="preserve">, </w:t>
      </w:r>
      <w:proofErr w:type="spellStart"/>
      <w:r w:rsidR="00E62AAE" w:rsidRPr="006A528E">
        <w:rPr>
          <w:sz w:val="28"/>
          <w:szCs w:val="28"/>
        </w:rPr>
        <w:t>Сузунский</w:t>
      </w:r>
      <w:proofErr w:type="spellEnd"/>
      <w:r w:rsidR="00E62AAE" w:rsidRPr="006A528E">
        <w:rPr>
          <w:sz w:val="28"/>
          <w:szCs w:val="28"/>
        </w:rPr>
        <w:t xml:space="preserve"> </w:t>
      </w:r>
      <w:r w:rsidR="00BB1E97" w:rsidRPr="006A528E">
        <w:rPr>
          <w:sz w:val="28"/>
          <w:szCs w:val="28"/>
        </w:rPr>
        <w:t xml:space="preserve">районы </w:t>
      </w:r>
      <w:r w:rsidR="00E62AAE" w:rsidRPr="006A528E">
        <w:rPr>
          <w:sz w:val="28"/>
          <w:szCs w:val="28"/>
        </w:rPr>
        <w:t>(по каждому району 77,1</w:t>
      </w:r>
      <w:r w:rsidR="00BB1E97" w:rsidRPr="006A528E">
        <w:rPr>
          <w:sz w:val="28"/>
          <w:szCs w:val="28"/>
        </w:rPr>
        <w:t>% соответственно</w:t>
      </w:r>
      <w:r w:rsidR="00E62AAE" w:rsidRPr="006A528E">
        <w:rPr>
          <w:sz w:val="28"/>
          <w:szCs w:val="28"/>
        </w:rPr>
        <w:t xml:space="preserve">) и </w:t>
      </w:r>
      <w:proofErr w:type="spellStart"/>
      <w:r w:rsidR="00E62AAE" w:rsidRPr="006A528E">
        <w:rPr>
          <w:sz w:val="28"/>
          <w:szCs w:val="28"/>
        </w:rPr>
        <w:t>Искитимский</w:t>
      </w:r>
      <w:proofErr w:type="spellEnd"/>
      <w:r w:rsidR="00E62AAE" w:rsidRPr="006A528E">
        <w:rPr>
          <w:sz w:val="28"/>
          <w:szCs w:val="28"/>
        </w:rPr>
        <w:t xml:space="preserve"> район</w:t>
      </w:r>
      <w:r w:rsidR="00215558" w:rsidRPr="006A528E">
        <w:rPr>
          <w:sz w:val="28"/>
          <w:szCs w:val="28"/>
        </w:rPr>
        <w:t xml:space="preserve"> (75,7%)</w:t>
      </w:r>
      <w:r w:rsidR="00E62AAE" w:rsidRPr="006A528E">
        <w:rPr>
          <w:sz w:val="28"/>
          <w:szCs w:val="28"/>
        </w:rPr>
        <w:t>.</w:t>
      </w:r>
      <w:r w:rsidRPr="006A528E">
        <w:rPr>
          <w:sz w:val="28"/>
          <w:szCs w:val="28"/>
        </w:rPr>
        <w:t xml:space="preserve"> </w:t>
      </w:r>
      <w:r w:rsidR="00E62AAE" w:rsidRPr="006A528E">
        <w:rPr>
          <w:sz w:val="28"/>
          <w:szCs w:val="28"/>
        </w:rPr>
        <w:t xml:space="preserve">Средний уровень </w:t>
      </w:r>
      <w:r w:rsidR="00E62AAE" w:rsidRPr="006A528E">
        <w:rPr>
          <w:sz w:val="28"/>
          <w:szCs w:val="28"/>
        </w:rPr>
        <w:lastRenderedPageBreak/>
        <w:t xml:space="preserve">удовлетворенности </w:t>
      </w:r>
      <w:r w:rsidR="00215558" w:rsidRPr="006A528E">
        <w:rPr>
          <w:sz w:val="28"/>
          <w:szCs w:val="28"/>
        </w:rPr>
        <w:t>(50</w:t>
      </w:r>
      <w:r w:rsidR="004578E5" w:rsidRPr="006A528E">
        <w:rPr>
          <w:sz w:val="28"/>
          <w:szCs w:val="28"/>
        </w:rPr>
        <w:t>,</w:t>
      </w:r>
      <w:r w:rsidR="00215558" w:rsidRPr="006A528E">
        <w:rPr>
          <w:sz w:val="28"/>
          <w:szCs w:val="28"/>
        </w:rPr>
        <w:t>0</w:t>
      </w:r>
      <w:r w:rsidR="004578E5" w:rsidRPr="006A528E">
        <w:rPr>
          <w:sz w:val="28"/>
          <w:szCs w:val="28"/>
        </w:rPr>
        <w:t>–</w:t>
      </w:r>
      <w:r w:rsidR="00215558" w:rsidRPr="006A528E">
        <w:rPr>
          <w:sz w:val="28"/>
          <w:szCs w:val="28"/>
        </w:rPr>
        <w:t xml:space="preserve">74,9%) </w:t>
      </w:r>
      <w:r w:rsidR="00BB1E97" w:rsidRPr="006A528E">
        <w:rPr>
          <w:sz w:val="28"/>
          <w:szCs w:val="28"/>
        </w:rPr>
        <w:t xml:space="preserve">качеством финансовых продуктов </w:t>
      </w:r>
      <w:r w:rsidR="00E62AAE" w:rsidRPr="006A528E">
        <w:rPr>
          <w:sz w:val="28"/>
          <w:szCs w:val="28"/>
        </w:rPr>
        <w:t xml:space="preserve">отмечен в 21 МО (размах от 51,4% до 74,3%). Низкий уровень </w:t>
      </w:r>
      <w:r w:rsidR="00BB1E97" w:rsidRPr="006A528E">
        <w:rPr>
          <w:sz w:val="28"/>
          <w:szCs w:val="28"/>
        </w:rPr>
        <w:t>удовлетворенности качеством</w:t>
      </w:r>
      <w:r w:rsidR="00E62AAE" w:rsidRPr="006A528E">
        <w:rPr>
          <w:sz w:val="28"/>
          <w:szCs w:val="28"/>
        </w:rPr>
        <w:t xml:space="preserve"> зафиксирован в 5 МО: Венгеровский (45,7</w:t>
      </w:r>
      <w:r w:rsidR="00BB1E97" w:rsidRPr="006A528E">
        <w:rPr>
          <w:sz w:val="28"/>
          <w:szCs w:val="28"/>
        </w:rPr>
        <w:t xml:space="preserve">%), </w:t>
      </w:r>
      <w:proofErr w:type="spellStart"/>
      <w:r w:rsidR="00BB1E97" w:rsidRPr="006A528E">
        <w:rPr>
          <w:sz w:val="28"/>
          <w:szCs w:val="28"/>
        </w:rPr>
        <w:t>Тогучинский</w:t>
      </w:r>
      <w:proofErr w:type="spellEnd"/>
      <w:r w:rsidR="00E62AAE" w:rsidRPr="006A528E">
        <w:rPr>
          <w:sz w:val="28"/>
          <w:szCs w:val="28"/>
        </w:rPr>
        <w:t xml:space="preserve"> (42,9</w:t>
      </w:r>
      <w:r w:rsidR="00BB1E97" w:rsidRPr="006A528E">
        <w:rPr>
          <w:sz w:val="28"/>
          <w:szCs w:val="28"/>
        </w:rPr>
        <w:t>%), Ордынский</w:t>
      </w:r>
      <w:r w:rsidR="00E62AAE" w:rsidRPr="006A528E">
        <w:rPr>
          <w:sz w:val="28"/>
          <w:szCs w:val="28"/>
        </w:rPr>
        <w:t xml:space="preserve"> (37,1</w:t>
      </w:r>
      <w:r w:rsidR="00215558" w:rsidRPr="006A528E">
        <w:rPr>
          <w:sz w:val="28"/>
          <w:szCs w:val="28"/>
        </w:rPr>
        <w:t xml:space="preserve">%), </w:t>
      </w:r>
      <w:proofErr w:type="spellStart"/>
      <w:r w:rsidR="00215558" w:rsidRPr="006A528E">
        <w:rPr>
          <w:sz w:val="28"/>
          <w:szCs w:val="28"/>
        </w:rPr>
        <w:t>Усть</w:t>
      </w:r>
      <w:r w:rsidR="00E62AAE" w:rsidRPr="006A528E">
        <w:rPr>
          <w:sz w:val="28"/>
          <w:szCs w:val="28"/>
        </w:rPr>
        <w:t>-Таркский</w:t>
      </w:r>
      <w:proofErr w:type="spellEnd"/>
      <w:r w:rsidR="00E62AAE" w:rsidRPr="006A528E">
        <w:rPr>
          <w:sz w:val="28"/>
          <w:szCs w:val="28"/>
        </w:rPr>
        <w:t xml:space="preserve"> (32,9%) и </w:t>
      </w:r>
      <w:proofErr w:type="spellStart"/>
      <w:r w:rsidR="00E62AAE" w:rsidRPr="006A528E">
        <w:rPr>
          <w:sz w:val="28"/>
          <w:szCs w:val="28"/>
        </w:rPr>
        <w:t>Кыштовский</w:t>
      </w:r>
      <w:proofErr w:type="spellEnd"/>
      <w:r w:rsidR="00E62AAE" w:rsidRPr="006A528E">
        <w:rPr>
          <w:sz w:val="28"/>
          <w:szCs w:val="28"/>
        </w:rPr>
        <w:t xml:space="preserve"> (15,7%) районы.</w:t>
      </w:r>
    </w:p>
    <w:p w:rsidR="00081BDD" w:rsidRPr="00490BA9" w:rsidRDefault="00661832" w:rsidP="00886248">
      <w:pPr>
        <w:spacing w:after="0" w:line="240" w:lineRule="auto"/>
        <w:ind w:left="-426"/>
        <w:rPr>
          <w:rFonts w:ascii="Times New Roman" w:eastAsia="Calibri" w:hAnsi="Times New Roman" w:cs="Times New Roman"/>
        </w:rPr>
      </w:pPr>
      <w:r w:rsidRPr="00661832"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>
            <wp:extent cx="6194066" cy="7593496"/>
            <wp:effectExtent l="0" t="0" r="0" b="0"/>
            <wp:docPr id="24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621F79" w:rsidRPr="00886248" w:rsidRDefault="00490BA9" w:rsidP="00886248">
      <w:pPr>
        <w:spacing w:after="0" w:line="240" w:lineRule="auto"/>
        <w:jc w:val="center"/>
        <w:rPr>
          <w:rFonts w:eastAsia="Calibri"/>
          <w:b/>
          <w:szCs w:val="24"/>
        </w:rPr>
      </w:pPr>
      <w:r w:rsidRPr="00EB570F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4</w:t>
      </w:r>
      <w:r w:rsidRPr="00EB570F">
        <w:rPr>
          <w:rFonts w:eastAsia="Calibri"/>
          <w:szCs w:val="24"/>
        </w:rPr>
        <w:t>.</w:t>
      </w:r>
      <w:r>
        <w:rPr>
          <w:rFonts w:eastAsia="Calibri"/>
          <w:szCs w:val="24"/>
        </w:rPr>
        <w:t>1</w:t>
      </w:r>
      <w:r w:rsidR="00CB5C0A">
        <w:rPr>
          <w:rFonts w:eastAsia="Calibri"/>
          <w:szCs w:val="24"/>
        </w:rPr>
        <w:t>.1</w:t>
      </w:r>
      <w:r w:rsidR="00407871">
        <w:rPr>
          <w:rFonts w:eastAsia="Calibri"/>
          <w:szCs w:val="24"/>
        </w:rPr>
        <w:t xml:space="preserve"> </w:t>
      </w:r>
      <w:r w:rsidRPr="00EB570F">
        <w:rPr>
          <w:rFonts w:eastAsia="Calibri"/>
          <w:b/>
          <w:szCs w:val="24"/>
        </w:rPr>
        <w:t xml:space="preserve">– </w:t>
      </w:r>
      <w:r w:rsidRPr="00CF2DD1">
        <w:rPr>
          <w:b/>
        </w:rPr>
        <w:t>Уровень удовлетворенности качеством финансовых продуктов (услуг)</w:t>
      </w:r>
      <w:r w:rsidRPr="00CF2DD1">
        <w:rPr>
          <w:rFonts w:eastAsia="Calibri"/>
          <w:b/>
          <w:szCs w:val="24"/>
        </w:rPr>
        <w:t>, % от числа опрошенных</w:t>
      </w:r>
    </w:p>
    <w:p w:rsidR="00A56C9C" w:rsidRPr="00F24826" w:rsidRDefault="00081BDD" w:rsidP="00F24826">
      <w:pPr>
        <w:pStyle w:val="1"/>
        <w:spacing w:before="0" w:after="0" w:line="240" w:lineRule="auto"/>
        <w:jc w:val="center"/>
        <w:rPr>
          <w:caps w:val="0"/>
          <w:color w:val="auto"/>
          <w:sz w:val="28"/>
          <w:szCs w:val="28"/>
        </w:rPr>
      </w:pPr>
      <w:bookmarkStart w:id="13" w:name="_Toc23957233"/>
      <w:r w:rsidRPr="00F24826">
        <w:rPr>
          <w:caps w:val="0"/>
          <w:color w:val="auto"/>
          <w:sz w:val="28"/>
          <w:szCs w:val="28"/>
        </w:rPr>
        <w:lastRenderedPageBreak/>
        <w:t>4.2</w:t>
      </w:r>
      <w:r w:rsidR="00580881" w:rsidRPr="00F24826">
        <w:rPr>
          <w:caps w:val="0"/>
          <w:color w:val="auto"/>
          <w:sz w:val="28"/>
          <w:szCs w:val="28"/>
        </w:rPr>
        <w:t>.</w:t>
      </w:r>
      <w:r w:rsidRPr="00F24826">
        <w:rPr>
          <w:caps w:val="0"/>
          <w:color w:val="auto"/>
          <w:sz w:val="28"/>
          <w:szCs w:val="28"/>
        </w:rPr>
        <w:t xml:space="preserve"> Удовлетворенность доступностью финансовых продуктов (услуг)</w:t>
      </w:r>
      <w:bookmarkEnd w:id="13"/>
    </w:p>
    <w:p w:rsidR="00BB1E97" w:rsidRPr="006A528E" w:rsidRDefault="00BB1E97" w:rsidP="006A528E">
      <w:pPr>
        <w:spacing w:after="0" w:line="240" w:lineRule="auto"/>
        <w:ind w:firstLine="709"/>
        <w:rPr>
          <w:rFonts w:asciiTheme="majorHAnsi" w:hAnsiTheme="majorHAnsi" w:cstheme="majorHAnsi"/>
          <w:b/>
          <w:sz w:val="28"/>
          <w:szCs w:val="28"/>
        </w:rPr>
      </w:pPr>
    </w:p>
    <w:p w:rsidR="00A56C9C" w:rsidRPr="006A528E" w:rsidRDefault="008D02D4" w:rsidP="006A528E">
      <w:pPr>
        <w:spacing w:after="0" w:line="240" w:lineRule="auto"/>
        <w:ind w:firstLine="709"/>
        <w:jc w:val="both"/>
        <w:rPr>
          <w:rFonts w:asciiTheme="majorHAnsi" w:hAnsiTheme="majorHAnsi" w:cstheme="majorHAnsi"/>
          <w:sz w:val="28"/>
          <w:szCs w:val="28"/>
        </w:rPr>
      </w:pPr>
      <w:r w:rsidRPr="006A528E">
        <w:rPr>
          <w:rFonts w:asciiTheme="majorHAnsi" w:hAnsiTheme="majorHAnsi" w:cstheme="majorHAnsi"/>
          <w:sz w:val="28"/>
          <w:szCs w:val="28"/>
        </w:rPr>
        <w:t xml:space="preserve">Большинство потребителей </w:t>
      </w:r>
      <w:r w:rsidR="00A56C9C" w:rsidRPr="006A528E">
        <w:rPr>
          <w:rFonts w:asciiTheme="majorHAnsi" w:hAnsiTheme="majorHAnsi" w:cstheme="majorHAnsi"/>
          <w:sz w:val="28"/>
          <w:szCs w:val="28"/>
        </w:rPr>
        <w:t xml:space="preserve">товаров, работ и услуг </w:t>
      </w:r>
      <w:r w:rsidRPr="006A528E">
        <w:rPr>
          <w:rFonts w:asciiTheme="majorHAnsi" w:hAnsiTheme="majorHAnsi" w:cstheme="majorHAnsi"/>
          <w:sz w:val="28"/>
          <w:szCs w:val="28"/>
        </w:rPr>
        <w:t xml:space="preserve">Новосибирской области </w:t>
      </w:r>
      <w:r w:rsidR="00A56C9C" w:rsidRPr="006A528E">
        <w:rPr>
          <w:rFonts w:asciiTheme="majorHAnsi" w:hAnsiTheme="majorHAnsi" w:cstheme="majorHAnsi"/>
          <w:sz w:val="28"/>
          <w:szCs w:val="28"/>
        </w:rPr>
        <w:t xml:space="preserve">удовлетворены </w:t>
      </w:r>
      <w:r w:rsidR="00FD00CB" w:rsidRPr="006A528E">
        <w:rPr>
          <w:rFonts w:asciiTheme="majorHAnsi" w:hAnsiTheme="majorHAnsi" w:cstheme="majorHAnsi"/>
          <w:sz w:val="28"/>
          <w:szCs w:val="28"/>
        </w:rPr>
        <w:t>доступностью</w:t>
      </w:r>
      <w:r w:rsidR="00A56C9C" w:rsidRPr="006A528E">
        <w:rPr>
          <w:rFonts w:asciiTheme="majorHAnsi" w:hAnsiTheme="majorHAnsi" w:cstheme="majorHAnsi"/>
          <w:sz w:val="28"/>
          <w:szCs w:val="28"/>
        </w:rPr>
        <w:t xml:space="preserve"> финансовых продуктов</w:t>
      </w:r>
      <w:r w:rsidRPr="006A528E">
        <w:rPr>
          <w:rFonts w:asciiTheme="majorHAnsi" w:hAnsiTheme="majorHAnsi" w:cstheme="majorHAnsi"/>
          <w:sz w:val="28"/>
          <w:szCs w:val="28"/>
        </w:rPr>
        <w:t xml:space="preserve"> (72,5%)</w:t>
      </w:r>
      <w:r w:rsidR="00A56C9C" w:rsidRPr="006A528E">
        <w:rPr>
          <w:rFonts w:asciiTheme="majorHAnsi" w:hAnsiTheme="majorHAnsi" w:cstheme="majorHAnsi"/>
          <w:sz w:val="28"/>
          <w:szCs w:val="28"/>
        </w:rPr>
        <w:t>.</w:t>
      </w:r>
      <w:r w:rsidRPr="006A528E">
        <w:rPr>
          <w:rFonts w:asciiTheme="majorHAnsi" w:hAnsiTheme="majorHAnsi" w:cstheme="majorHAnsi"/>
          <w:sz w:val="28"/>
          <w:szCs w:val="28"/>
        </w:rPr>
        <w:t xml:space="preserve"> Н</w:t>
      </w:r>
      <w:r w:rsidR="00A56C9C" w:rsidRPr="006A528E">
        <w:rPr>
          <w:rFonts w:asciiTheme="majorHAnsi" w:hAnsiTheme="majorHAnsi" w:cstheme="majorHAnsi"/>
          <w:sz w:val="28"/>
          <w:szCs w:val="28"/>
        </w:rPr>
        <w:t>е удовлетворены 17,7%</w:t>
      </w:r>
      <w:r w:rsidRPr="006A528E">
        <w:rPr>
          <w:rFonts w:asciiTheme="majorHAnsi" w:hAnsiTheme="majorHAnsi" w:cstheme="majorHAnsi"/>
          <w:sz w:val="28"/>
          <w:szCs w:val="28"/>
        </w:rPr>
        <w:t xml:space="preserve"> опрошенных.</w:t>
      </w:r>
    </w:p>
    <w:p w:rsidR="00A56C9C" w:rsidRPr="006A528E" w:rsidRDefault="008D02D4" w:rsidP="006A528E">
      <w:pPr>
        <w:spacing w:after="0" w:line="240" w:lineRule="auto"/>
        <w:ind w:firstLine="709"/>
        <w:jc w:val="both"/>
        <w:rPr>
          <w:sz w:val="28"/>
          <w:szCs w:val="28"/>
        </w:rPr>
      </w:pPr>
      <w:r w:rsidRPr="006A528E">
        <w:rPr>
          <w:sz w:val="28"/>
          <w:szCs w:val="28"/>
        </w:rPr>
        <w:t>По группам населения</w:t>
      </w:r>
      <w:r w:rsidR="00A56C9C" w:rsidRPr="006A528E">
        <w:rPr>
          <w:sz w:val="28"/>
          <w:szCs w:val="28"/>
        </w:rPr>
        <w:t xml:space="preserve"> </w:t>
      </w:r>
      <w:r w:rsidRPr="006A528E">
        <w:rPr>
          <w:sz w:val="28"/>
          <w:szCs w:val="28"/>
        </w:rPr>
        <w:t>реже других</w:t>
      </w:r>
      <w:r w:rsidR="00A56C9C" w:rsidRPr="006A528E">
        <w:rPr>
          <w:sz w:val="28"/>
          <w:szCs w:val="28"/>
        </w:rPr>
        <w:t xml:space="preserve"> удовлетворены </w:t>
      </w:r>
      <w:r w:rsidR="00257F0E" w:rsidRPr="006A528E">
        <w:rPr>
          <w:sz w:val="28"/>
          <w:szCs w:val="28"/>
        </w:rPr>
        <w:t>доступностью</w:t>
      </w:r>
      <w:r w:rsidR="00A56C9C" w:rsidRPr="006A528E">
        <w:rPr>
          <w:sz w:val="28"/>
          <w:szCs w:val="28"/>
        </w:rPr>
        <w:t xml:space="preserve"> финансовых продуктов потребители с общим образованием (51,3%), имеющие </w:t>
      </w:r>
      <w:proofErr w:type="gramStart"/>
      <w:r w:rsidR="00A56C9C" w:rsidRPr="006A528E">
        <w:rPr>
          <w:sz w:val="28"/>
          <w:szCs w:val="28"/>
        </w:rPr>
        <w:t>ежемесячный</w:t>
      </w:r>
      <w:proofErr w:type="gramEnd"/>
      <w:r w:rsidR="00A56C9C" w:rsidRPr="006A528E">
        <w:rPr>
          <w:sz w:val="28"/>
          <w:szCs w:val="28"/>
        </w:rPr>
        <w:t xml:space="preserve"> </w:t>
      </w:r>
      <w:r w:rsidRPr="006A528E">
        <w:rPr>
          <w:sz w:val="28"/>
          <w:szCs w:val="28"/>
        </w:rPr>
        <w:t>до 10</w:t>
      </w:r>
      <w:r w:rsidR="00A56C9C" w:rsidRPr="006A528E">
        <w:rPr>
          <w:sz w:val="28"/>
          <w:szCs w:val="28"/>
        </w:rPr>
        <w:t xml:space="preserve"> </w:t>
      </w:r>
      <w:r w:rsidRPr="006A528E">
        <w:rPr>
          <w:sz w:val="28"/>
          <w:szCs w:val="28"/>
        </w:rPr>
        <w:t xml:space="preserve">тыс. </w:t>
      </w:r>
      <w:r w:rsidR="00A56C9C" w:rsidRPr="006A528E">
        <w:rPr>
          <w:sz w:val="28"/>
          <w:szCs w:val="28"/>
        </w:rPr>
        <w:t>рублей (59,8%) и проживающие в селе, деревне и других сельских поселениях (53,3%).</w:t>
      </w:r>
    </w:p>
    <w:p w:rsidR="00A56C9C" w:rsidRPr="006A528E" w:rsidRDefault="00A56C9C" w:rsidP="006A528E">
      <w:pPr>
        <w:spacing w:after="0" w:line="240" w:lineRule="auto"/>
        <w:ind w:firstLine="709"/>
        <w:jc w:val="both"/>
        <w:rPr>
          <w:sz w:val="28"/>
          <w:szCs w:val="28"/>
        </w:rPr>
      </w:pPr>
      <w:r w:rsidRPr="006A528E">
        <w:rPr>
          <w:sz w:val="28"/>
          <w:szCs w:val="28"/>
        </w:rPr>
        <w:t>В разрезе территорий Новосибирской области (</w:t>
      </w:r>
      <w:proofErr w:type="gramStart"/>
      <w:r w:rsidRPr="006A528E">
        <w:rPr>
          <w:sz w:val="28"/>
          <w:szCs w:val="28"/>
        </w:rPr>
        <w:t>см</w:t>
      </w:r>
      <w:proofErr w:type="gramEnd"/>
      <w:r w:rsidRPr="006A528E">
        <w:rPr>
          <w:sz w:val="28"/>
          <w:szCs w:val="28"/>
        </w:rPr>
        <w:t xml:space="preserve">. </w:t>
      </w:r>
      <w:r w:rsidR="00215558" w:rsidRPr="006A528E">
        <w:rPr>
          <w:rFonts w:eastAsia="Calibri"/>
          <w:sz w:val="28"/>
          <w:szCs w:val="28"/>
        </w:rPr>
        <w:t xml:space="preserve">диаграмму </w:t>
      </w:r>
      <w:r w:rsidRPr="006A528E">
        <w:rPr>
          <w:rFonts w:eastAsia="Calibri"/>
          <w:sz w:val="28"/>
          <w:szCs w:val="28"/>
        </w:rPr>
        <w:t>4.</w:t>
      </w:r>
      <w:r w:rsidR="005E66A4" w:rsidRPr="006A528E">
        <w:rPr>
          <w:rFonts w:eastAsia="Calibri"/>
          <w:sz w:val="28"/>
          <w:szCs w:val="28"/>
        </w:rPr>
        <w:t>2</w:t>
      </w:r>
      <w:r w:rsidR="00FD00CB" w:rsidRPr="006A528E">
        <w:rPr>
          <w:rFonts w:eastAsia="Calibri"/>
          <w:sz w:val="28"/>
          <w:szCs w:val="28"/>
        </w:rPr>
        <w:t>.</w:t>
      </w:r>
      <w:r w:rsidR="005E66A4" w:rsidRPr="006A528E">
        <w:rPr>
          <w:rFonts w:eastAsia="Calibri"/>
          <w:sz w:val="28"/>
          <w:szCs w:val="28"/>
        </w:rPr>
        <w:t>2</w:t>
      </w:r>
      <w:r w:rsidRPr="006A528E">
        <w:rPr>
          <w:sz w:val="28"/>
          <w:szCs w:val="28"/>
        </w:rPr>
        <w:t>) высокий уровень значений показат</w:t>
      </w:r>
      <w:r w:rsidR="00FD00CB" w:rsidRPr="006A528E">
        <w:rPr>
          <w:sz w:val="28"/>
          <w:szCs w:val="28"/>
        </w:rPr>
        <w:t>еля</w:t>
      </w:r>
      <w:r w:rsidR="00215558" w:rsidRPr="006A528E">
        <w:rPr>
          <w:sz w:val="28"/>
          <w:szCs w:val="28"/>
        </w:rPr>
        <w:t xml:space="preserve"> (75,0% и выше)</w:t>
      </w:r>
      <w:r w:rsidR="00FD00CB" w:rsidRPr="006A528E">
        <w:rPr>
          <w:sz w:val="28"/>
          <w:szCs w:val="28"/>
        </w:rPr>
        <w:t xml:space="preserve"> зафиксирован среди жителей 12</w:t>
      </w:r>
      <w:r w:rsidRPr="006A528E">
        <w:rPr>
          <w:sz w:val="28"/>
          <w:szCs w:val="28"/>
        </w:rPr>
        <w:t xml:space="preserve"> муниципальный образований</w:t>
      </w:r>
      <w:r w:rsidR="00FD00CB" w:rsidRPr="006A528E">
        <w:rPr>
          <w:sz w:val="28"/>
          <w:szCs w:val="28"/>
        </w:rPr>
        <w:t xml:space="preserve"> (разброс по МО от </w:t>
      </w:r>
      <w:r w:rsidR="008D02D4" w:rsidRPr="006A528E">
        <w:rPr>
          <w:sz w:val="28"/>
          <w:szCs w:val="28"/>
        </w:rPr>
        <w:t>75,7</w:t>
      </w:r>
      <w:r w:rsidR="00FD00CB" w:rsidRPr="006A528E">
        <w:rPr>
          <w:sz w:val="28"/>
          <w:szCs w:val="28"/>
        </w:rPr>
        <w:t xml:space="preserve">% до 87,1%). </w:t>
      </w:r>
      <w:r w:rsidR="008D02D4" w:rsidRPr="006A528E">
        <w:rPr>
          <w:sz w:val="28"/>
          <w:szCs w:val="28"/>
        </w:rPr>
        <w:t>Наиболее удовлетворены жители</w:t>
      </w:r>
      <w:r w:rsidR="00FD00CB" w:rsidRPr="006A528E">
        <w:rPr>
          <w:sz w:val="28"/>
          <w:szCs w:val="28"/>
        </w:rPr>
        <w:t xml:space="preserve"> следующих МО: </w:t>
      </w:r>
      <w:proofErr w:type="spellStart"/>
      <w:r w:rsidR="00FD00CB" w:rsidRPr="006A528E">
        <w:rPr>
          <w:sz w:val="28"/>
          <w:szCs w:val="28"/>
        </w:rPr>
        <w:t>Купинский</w:t>
      </w:r>
      <w:proofErr w:type="spellEnd"/>
      <w:r w:rsidR="00FD00CB" w:rsidRPr="006A528E">
        <w:rPr>
          <w:sz w:val="28"/>
          <w:szCs w:val="28"/>
        </w:rPr>
        <w:t xml:space="preserve">, </w:t>
      </w:r>
      <w:proofErr w:type="spellStart"/>
      <w:r w:rsidR="00FD00CB" w:rsidRPr="006A528E">
        <w:rPr>
          <w:sz w:val="28"/>
          <w:szCs w:val="28"/>
        </w:rPr>
        <w:t>Коченевский</w:t>
      </w:r>
      <w:proofErr w:type="spellEnd"/>
      <w:r w:rsidR="008D02D4" w:rsidRPr="006A528E">
        <w:rPr>
          <w:sz w:val="28"/>
          <w:szCs w:val="28"/>
        </w:rPr>
        <w:t xml:space="preserve"> (по 87,1%)</w:t>
      </w:r>
      <w:r w:rsidR="00FD00CB" w:rsidRPr="006A528E">
        <w:rPr>
          <w:sz w:val="28"/>
          <w:szCs w:val="28"/>
        </w:rPr>
        <w:t xml:space="preserve">, </w:t>
      </w:r>
      <w:proofErr w:type="spellStart"/>
      <w:r w:rsidR="00FD00CB" w:rsidRPr="006A528E">
        <w:rPr>
          <w:sz w:val="28"/>
          <w:szCs w:val="28"/>
        </w:rPr>
        <w:t>Болотнинский</w:t>
      </w:r>
      <w:proofErr w:type="spellEnd"/>
      <w:r w:rsidR="008D02D4" w:rsidRPr="006A528E">
        <w:rPr>
          <w:sz w:val="28"/>
          <w:szCs w:val="28"/>
        </w:rPr>
        <w:t xml:space="preserve"> (84,3%)</w:t>
      </w:r>
      <w:r w:rsidR="00FD00CB" w:rsidRPr="006A528E">
        <w:rPr>
          <w:sz w:val="28"/>
          <w:szCs w:val="28"/>
        </w:rPr>
        <w:t xml:space="preserve">, </w:t>
      </w:r>
      <w:proofErr w:type="spellStart"/>
      <w:r w:rsidR="00FD00CB" w:rsidRPr="006A528E">
        <w:rPr>
          <w:sz w:val="28"/>
          <w:szCs w:val="28"/>
        </w:rPr>
        <w:t>Чановский</w:t>
      </w:r>
      <w:proofErr w:type="spellEnd"/>
      <w:r w:rsidR="00FD00CB" w:rsidRPr="006A528E">
        <w:rPr>
          <w:sz w:val="28"/>
          <w:szCs w:val="28"/>
        </w:rPr>
        <w:t xml:space="preserve">, </w:t>
      </w:r>
      <w:proofErr w:type="spellStart"/>
      <w:r w:rsidR="00FD00CB" w:rsidRPr="006A528E">
        <w:rPr>
          <w:sz w:val="28"/>
          <w:szCs w:val="28"/>
        </w:rPr>
        <w:t>Краснозерский</w:t>
      </w:r>
      <w:proofErr w:type="spellEnd"/>
      <w:r w:rsidR="00FD00CB" w:rsidRPr="006A528E">
        <w:rPr>
          <w:sz w:val="28"/>
          <w:szCs w:val="28"/>
        </w:rPr>
        <w:t xml:space="preserve"> и </w:t>
      </w:r>
      <w:proofErr w:type="spellStart"/>
      <w:r w:rsidR="00FD00CB" w:rsidRPr="006A528E">
        <w:rPr>
          <w:sz w:val="28"/>
          <w:szCs w:val="28"/>
        </w:rPr>
        <w:t>Каргатский</w:t>
      </w:r>
      <w:proofErr w:type="spellEnd"/>
      <w:r w:rsidR="00FD00CB" w:rsidRPr="006A528E">
        <w:rPr>
          <w:sz w:val="28"/>
          <w:szCs w:val="28"/>
        </w:rPr>
        <w:t xml:space="preserve"> районы</w:t>
      </w:r>
      <w:r w:rsidR="008D02D4" w:rsidRPr="006A528E">
        <w:rPr>
          <w:sz w:val="28"/>
          <w:szCs w:val="28"/>
        </w:rPr>
        <w:t xml:space="preserve"> (по 81,4%)</w:t>
      </w:r>
      <w:r w:rsidR="00FD00CB" w:rsidRPr="006A528E">
        <w:rPr>
          <w:sz w:val="28"/>
          <w:szCs w:val="28"/>
        </w:rPr>
        <w:t xml:space="preserve">. </w:t>
      </w:r>
      <w:r w:rsidRPr="006A528E">
        <w:rPr>
          <w:sz w:val="28"/>
          <w:szCs w:val="28"/>
        </w:rPr>
        <w:t>Средний уровень удовлет</w:t>
      </w:r>
      <w:r w:rsidR="00FD00CB" w:rsidRPr="006A528E">
        <w:rPr>
          <w:sz w:val="28"/>
          <w:szCs w:val="28"/>
        </w:rPr>
        <w:t xml:space="preserve">воренности </w:t>
      </w:r>
      <w:r w:rsidR="00580881" w:rsidRPr="006A528E">
        <w:rPr>
          <w:sz w:val="28"/>
          <w:szCs w:val="28"/>
        </w:rPr>
        <w:t xml:space="preserve">доступностью </w:t>
      </w:r>
      <w:r w:rsidR="00FD00CB" w:rsidRPr="006A528E">
        <w:rPr>
          <w:sz w:val="28"/>
          <w:szCs w:val="28"/>
        </w:rPr>
        <w:t>отмечен в 14 МО (размах от 52,9</w:t>
      </w:r>
      <w:r w:rsidRPr="006A528E">
        <w:rPr>
          <w:sz w:val="28"/>
          <w:szCs w:val="28"/>
        </w:rPr>
        <w:t xml:space="preserve">% до 74,3%). Низкий уровень </w:t>
      </w:r>
      <w:r w:rsidR="00FD00CB" w:rsidRPr="006A528E">
        <w:rPr>
          <w:sz w:val="28"/>
          <w:szCs w:val="28"/>
        </w:rPr>
        <w:t>зафиксирован в 9</w:t>
      </w:r>
      <w:r w:rsidRPr="006A528E">
        <w:rPr>
          <w:sz w:val="28"/>
          <w:szCs w:val="28"/>
        </w:rPr>
        <w:t xml:space="preserve"> МО</w:t>
      </w:r>
      <w:r w:rsidR="00FD00CB" w:rsidRPr="006A528E">
        <w:rPr>
          <w:sz w:val="28"/>
          <w:szCs w:val="28"/>
        </w:rPr>
        <w:t xml:space="preserve"> (разброс по МО от 12,9% до 48,6%). В </w:t>
      </w:r>
      <w:proofErr w:type="spellStart"/>
      <w:r w:rsidR="00FD00CB" w:rsidRPr="006A528E">
        <w:rPr>
          <w:sz w:val="28"/>
          <w:szCs w:val="28"/>
        </w:rPr>
        <w:t>Кыштовском</w:t>
      </w:r>
      <w:proofErr w:type="spellEnd"/>
      <w:r w:rsidR="00FD00CB" w:rsidRPr="006A528E">
        <w:rPr>
          <w:sz w:val="28"/>
          <w:szCs w:val="28"/>
        </w:rPr>
        <w:t xml:space="preserve"> районе (12,9%) отмечен самый низкий показатель</w:t>
      </w:r>
      <w:r w:rsidR="00215558" w:rsidRPr="006A528E">
        <w:rPr>
          <w:sz w:val="28"/>
          <w:szCs w:val="28"/>
        </w:rPr>
        <w:t xml:space="preserve"> удовлетворенности доступностью финансовых услуг</w:t>
      </w:r>
      <w:r w:rsidR="00FD00CB" w:rsidRPr="006A528E">
        <w:rPr>
          <w:sz w:val="28"/>
          <w:szCs w:val="28"/>
        </w:rPr>
        <w:t xml:space="preserve">. </w:t>
      </w:r>
    </w:p>
    <w:p w:rsidR="00292E55" w:rsidRPr="006A528E" w:rsidRDefault="00292E55" w:rsidP="006A528E">
      <w:pPr>
        <w:spacing w:after="0" w:line="240" w:lineRule="auto"/>
        <w:ind w:firstLine="709"/>
        <w:jc w:val="both"/>
        <w:rPr>
          <w:sz w:val="28"/>
          <w:szCs w:val="28"/>
        </w:rPr>
      </w:pPr>
      <w:r w:rsidRPr="006A528E">
        <w:rPr>
          <w:sz w:val="28"/>
          <w:szCs w:val="28"/>
        </w:rPr>
        <w:t>В отношении удовлетворенности доступностью финансовых продуктов (услуг) проведено сравнение данных текущего опроса с данными официальной статистики Центрального банка Российской Федерации.</w:t>
      </w:r>
    </w:p>
    <w:p w:rsidR="00292E55" w:rsidRPr="006A528E" w:rsidRDefault="00292E55" w:rsidP="006A528E">
      <w:pPr>
        <w:spacing w:after="0" w:line="240" w:lineRule="auto"/>
        <w:ind w:firstLine="709"/>
        <w:jc w:val="both"/>
        <w:rPr>
          <w:sz w:val="28"/>
          <w:szCs w:val="28"/>
        </w:rPr>
      </w:pPr>
    </w:p>
    <w:p w:rsidR="000968D1" w:rsidRDefault="000968D1">
      <w:pPr>
        <w:spacing w:after="160"/>
        <w:ind w:firstLine="0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205B2D" w:rsidRDefault="00292E55" w:rsidP="006A528E">
      <w:pPr>
        <w:spacing w:after="0" w:line="240" w:lineRule="auto"/>
        <w:ind w:firstLine="709"/>
        <w:jc w:val="center"/>
        <w:rPr>
          <w:b/>
          <w:sz w:val="28"/>
          <w:szCs w:val="28"/>
        </w:rPr>
      </w:pPr>
      <w:r w:rsidRPr="006A528E">
        <w:rPr>
          <w:b/>
          <w:sz w:val="28"/>
          <w:szCs w:val="28"/>
        </w:rPr>
        <w:lastRenderedPageBreak/>
        <w:t>Сравнение удовлетворенности доступностью финансовых продуктов (услуг) с данными общероссийского опроса, проводимого Центральным банком РФ в рамках мониторинга финансовой доступности</w:t>
      </w:r>
    </w:p>
    <w:p w:rsidR="000968D1" w:rsidRPr="006A528E" w:rsidRDefault="000968D1" w:rsidP="006A528E">
      <w:pPr>
        <w:spacing w:after="0" w:line="240" w:lineRule="auto"/>
        <w:ind w:firstLine="709"/>
        <w:jc w:val="center"/>
        <w:rPr>
          <w:b/>
          <w:sz w:val="28"/>
          <w:szCs w:val="28"/>
        </w:rPr>
      </w:pPr>
    </w:p>
    <w:p w:rsidR="00292E55" w:rsidRPr="006A528E" w:rsidRDefault="00292E55" w:rsidP="006A528E">
      <w:pPr>
        <w:spacing w:after="0" w:line="240" w:lineRule="auto"/>
        <w:ind w:firstLine="709"/>
        <w:jc w:val="both"/>
        <w:rPr>
          <w:sz w:val="28"/>
          <w:szCs w:val="28"/>
        </w:rPr>
      </w:pPr>
      <w:r w:rsidRPr="006A528E">
        <w:rPr>
          <w:rFonts w:eastAsia="Calibri"/>
          <w:sz w:val="28"/>
          <w:szCs w:val="28"/>
        </w:rPr>
        <w:t xml:space="preserve">В настоящем мониторинге и исследовании, проведенном для Центрального банка, использован разный, но схожий инструментарий. К примеру, по показателю «удовлетворенность доступностью финансовых продуктов (услуг)» в текущем мониторинге задан вопрос в целом: </w:t>
      </w:r>
      <w:r w:rsidRPr="006A528E">
        <w:rPr>
          <w:i/>
          <w:sz w:val="28"/>
          <w:szCs w:val="28"/>
        </w:rPr>
        <w:t xml:space="preserve">«Вы удовлетворены доступностью финансовых продуктов (услуг)?», </w:t>
      </w:r>
      <w:r w:rsidRPr="006A528E">
        <w:rPr>
          <w:sz w:val="28"/>
          <w:szCs w:val="28"/>
        </w:rPr>
        <w:t>на вопрос можно было дать ответ: удовлетворен или не удовлетворен. В опросе, проведенном по заказу Центрального банка РФ</w:t>
      </w:r>
      <w:r w:rsidR="00FA62AA" w:rsidRPr="006A528E">
        <w:rPr>
          <w:rStyle w:val="aff"/>
          <w:sz w:val="28"/>
          <w:szCs w:val="28"/>
        </w:rPr>
        <w:footnoteReference w:id="3"/>
      </w:r>
      <w:r w:rsidRPr="006A528E">
        <w:rPr>
          <w:sz w:val="28"/>
          <w:szCs w:val="28"/>
        </w:rPr>
        <w:t>, этот показатель сравним с показателем «доля населения, положительно оценивающая удовлетворенность использования различных каналов доступа к финансовым услугам: легкость доступа, есть везде».</w:t>
      </w:r>
    </w:p>
    <w:p w:rsidR="00292E55" w:rsidRPr="006A528E" w:rsidRDefault="00292E55" w:rsidP="006A528E">
      <w:pPr>
        <w:spacing w:after="0" w:line="240" w:lineRule="auto"/>
        <w:ind w:firstLine="709"/>
        <w:jc w:val="both"/>
        <w:rPr>
          <w:sz w:val="28"/>
          <w:szCs w:val="28"/>
        </w:rPr>
      </w:pPr>
      <w:r w:rsidRPr="006A528E">
        <w:rPr>
          <w:sz w:val="28"/>
          <w:szCs w:val="28"/>
        </w:rPr>
        <w:t>В Новосибирской области на 22,1% реже, чем в среднем по РФ удовлетворены доступностью финансовых продуктов (72,5%).</w:t>
      </w:r>
    </w:p>
    <w:p w:rsidR="00292E55" w:rsidRDefault="00292E55" w:rsidP="00292E55">
      <w:pPr>
        <w:ind w:firstLine="0"/>
        <w:jc w:val="both"/>
      </w:pPr>
    </w:p>
    <w:p w:rsidR="00292E55" w:rsidRDefault="00292E55" w:rsidP="00C97168">
      <w:pPr>
        <w:ind w:left="-142" w:firstLine="0"/>
      </w:pPr>
      <w:r w:rsidRPr="002E2081">
        <w:rPr>
          <w:rFonts w:ascii="Arial Black" w:hAnsi="Arial Black"/>
          <w:noProof/>
          <w:szCs w:val="24"/>
          <w:lang w:eastAsia="ru-RU"/>
        </w:rPr>
        <w:drawing>
          <wp:inline distT="0" distB="0" distL="0" distR="0">
            <wp:extent cx="6004560" cy="1333500"/>
            <wp:effectExtent l="0" t="0" r="0" b="0"/>
            <wp:docPr id="30" name="Диаграмма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506E08" w:rsidRPr="002E2081" w:rsidRDefault="00292E55" w:rsidP="006A528E">
      <w:pPr>
        <w:spacing w:after="0" w:line="240" w:lineRule="auto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4.2</w:t>
      </w:r>
      <w:r w:rsidR="005E66A4">
        <w:rPr>
          <w:rFonts w:eastAsia="Calibri"/>
          <w:szCs w:val="24"/>
        </w:rPr>
        <w:t>.1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>
        <w:rPr>
          <w:rFonts w:eastAsia="Calibri"/>
          <w:b/>
          <w:szCs w:val="24"/>
        </w:rPr>
        <w:t xml:space="preserve">Сравнение показателей опроса Новосибирской области с результатами общероссийского опроса по удовлетворенности доступностью финансовых продуктов (услуг), </w:t>
      </w:r>
      <w:r w:rsidRPr="00CD3A1D">
        <w:rPr>
          <w:rFonts w:eastAsia="Calibri"/>
          <w:b/>
          <w:szCs w:val="24"/>
        </w:rPr>
        <w:t xml:space="preserve">% от числа </w:t>
      </w:r>
      <w:r>
        <w:rPr>
          <w:rFonts w:eastAsia="Calibri"/>
          <w:b/>
          <w:szCs w:val="24"/>
        </w:rPr>
        <w:t>опрошенных</w:t>
      </w:r>
    </w:p>
    <w:p w:rsidR="005E66A4" w:rsidRDefault="00215558" w:rsidP="00506E08">
      <w:pPr>
        <w:ind w:firstLine="0"/>
        <w:rPr>
          <w:rFonts w:asciiTheme="majorHAnsi" w:hAnsiTheme="majorHAnsi" w:cstheme="majorHAnsi"/>
          <w:b/>
          <w:szCs w:val="24"/>
        </w:rPr>
      </w:pPr>
      <w:r w:rsidRPr="002E2081">
        <w:rPr>
          <w:rFonts w:asciiTheme="majorHAnsi" w:hAnsiTheme="majorHAnsi" w:cstheme="majorHAnsi"/>
          <w:b/>
          <w:noProof/>
          <w:szCs w:val="24"/>
          <w:lang w:eastAsia="ru-RU"/>
        </w:rPr>
        <w:lastRenderedPageBreak/>
        <w:drawing>
          <wp:inline distT="0" distB="0" distL="0" distR="0">
            <wp:extent cx="5878830" cy="8801100"/>
            <wp:effectExtent l="19050" t="0" r="7620" b="0"/>
            <wp:docPr id="21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5E66A4" w:rsidRDefault="005E66A4" w:rsidP="000968D1">
      <w:pPr>
        <w:spacing w:after="0" w:line="240" w:lineRule="auto"/>
        <w:ind w:firstLine="0"/>
        <w:jc w:val="center"/>
        <w:rPr>
          <w:rFonts w:eastAsia="Calibri"/>
          <w:b/>
          <w:szCs w:val="24"/>
        </w:rPr>
      </w:pPr>
      <w:r w:rsidRPr="00EB570F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4</w:t>
      </w:r>
      <w:r w:rsidRPr="00EB570F">
        <w:rPr>
          <w:rFonts w:eastAsia="Calibri"/>
          <w:szCs w:val="24"/>
        </w:rPr>
        <w:t>.</w:t>
      </w:r>
      <w:r>
        <w:rPr>
          <w:rFonts w:eastAsia="Calibri"/>
          <w:szCs w:val="24"/>
        </w:rPr>
        <w:t>2.2</w:t>
      </w:r>
      <w:r w:rsidR="00454F02">
        <w:rPr>
          <w:rFonts w:eastAsia="Calibri"/>
          <w:szCs w:val="24"/>
        </w:rPr>
        <w:t xml:space="preserve"> </w:t>
      </w:r>
      <w:r w:rsidRPr="00EB570F">
        <w:rPr>
          <w:rFonts w:eastAsia="Calibri"/>
          <w:b/>
          <w:szCs w:val="24"/>
        </w:rPr>
        <w:t xml:space="preserve">– </w:t>
      </w:r>
      <w:r w:rsidRPr="00CF2DD1">
        <w:rPr>
          <w:b/>
        </w:rPr>
        <w:t xml:space="preserve">Уровень удовлетворенности </w:t>
      </w:r>
      <w:r>
        <w:rPr>
          <w:b/>
        </w:rPr>
        <w:t>доступностью</w:t>
      </w:r>
      <w:r w:rsidRPr="00CF2DD1">
        <w:rPr>
          <w:b/>
        </w:rPr>
        <w:t xml:space="preserve"> финансовых продуктов (услуг)</w:t>
      </w:r>
      <w:r w:rsidRPr="00CF2DD1">
        <w:rPr>
          <w:rFonts w:eastAsia="Calibri"/>
          <w:b/>
          <w:szCs w:val="24"/>
        </w:rPr>
        <w:t>, % от числа опрошенных</w:t>
      </w:r>
    </w:p>
    <w:p w:rsidR="00506E08" w:rsidRPr="00F24826" w:rsidRDefault="00506E08" w:rsidP="00F24826">
      <w:pPr>
        <w:pStyle w:val="1"/>
        <w:spacing w:before="0" w:after="0" w:line="240" w:lineRule="auto"/>
        <w:jc w:val="center"/>
        <w:rPr>
          <w:caps w:val="0"/>
          <w:color w:val="auto"/>
          <w:sz w:val="28"/>
          <w:szCs w:val="28"/>
        </w:rPr>
      </w:pPr>
      <w:bookmarkStart w:id="14" w:name="_Toc23957234"/>
      <w:r w:rsidRPr="00F24826">
        <w:rPr>
          <w:caps w:val="0"/>
          <w:color w:val="auto"/>
          <w:sz w:val="28"/>
          <w:szCs w:val="28"/>
        </w:rPr>
        <w:lastRenderedPageBreak/>
        <w:t>4.3</w:t>
      </w:r>
      <w:r w:rsidR="00454F02" w:rsidRPr="00F24826">
        <w:rPr>
          <w:caps w:val="0"/>
          <w:color w:val="auto"/>
          <w:sz w:val="28"/>
          <w:szCs w:val="28"/>
        </w:rPr>
        <w:t>.</w:t>
      </w:r>
      <w:r w:rsidRPr="00F24826">
        <w:rPr>
          <w:caps w:val="0"/>
          <w:color w:val="auto"/>
          <w:sz w:val="28"/>
          <w:szCs w:val="28"/>
        </w:rPr>
        <w:t xml:space="preserve"> Удовлетворенность стоимостью финансовых продуктов (услуг)</w:t>
      </w:r>
      <w:bookmarkEnd w:id="14"/>
    </w:p>
    <w:p w:rsidR="00506E08" w:rsidRPr="00C97168" w:rsidRDefault="00506E08" w:rsidP="00C97168">
      <w:pPr>
        <w:spacing w:after="0" w:line="240" w:lineRule="auto"/>
        <w:ind w:firstLine="0"/>
        <w:rPr>
          <w:rFonts w:asciiTheme="majorHAnsi" w:hAnsiTheme="majorHAnsi" w:cstheme="majorHAnsi"/>
          <w:b/>
          <w:sz w:val="28"/>
          <w:szCs w:val="28"/>
        </w:rPr>
      </w:pPr>
    </w:p>
    <w:p w:rsidR="00506E08" w:rsidRPr="00C97168" w:rsidRDefault="00506E08" w:rsidP="00C97168">
      <w:pPr>
        <w:spacing w:after="0" w:line="240" w:lineRule="auto"/>
        <w:jc w:val="both"/>
        <w:rPr>
          <w:rFonts w:asciiTheme="majorHAnsi" w:hAnsiTheme="majorHAnsi" w:cstheme="majorHAnsi"/>
          <w:sz w:val="28"/>
          <w:szCs w:val="28"/>
        </w:rPr>
      </w:pPr>
      <w:r w:rsidRPr="00C97168">
        <w:rPr>
          <w:rFonts w:asciiTheme="majorHAnsi" w:hAnsiTheme="majorHAnsi" w:cstheme="majorHAnsi"/>
          <w:sz w:val="28"/>
          <w:szCs w:val="28"/>
        </w:rPr>
        <w:t xml:space="preserve">Потребители товаров, работ и услуг чаще не удовлетворены (56,3%) стоимостью финансовых продуктов (услуг). </w:t>
      </w:r>
      <w:proofErr w:type="gramStart"/>
      <w:r w:rsidRPr="00C97168">
        <w:rPr>
          <w:rFonts w:asciiTheme="majorHAnsi" w:hAnsiTheme="majorHAnsi" w:cstheme="majorHAnsi"/>
          <w:sz w:val="28"/>
          <w:szCs w:val="28"/>
        </w:rPr>
        <w:t>Больше четверти опрошенных (29,5%) удовлетворены стоимостью продуктов (услуг).</w:t>
      </w:r>
      <w:proofErr w:type="gramEnd"/>
    </w:p>
    <w:p w:rsidR="00506E08" w:rsidRPr="00C97168" w:rsidRDefault="00506E08" w:rsidP="00C97168">
      <w:pPr>
        <w:spacing w:after="0" w:line="240" w:lineRule="auto"/>
        <w:jc w:val="both"/>
        <w:rPr>
          <w:sz w:val="28"/>
          <w:szCs w:val="28"/>
        </w:rPr>
      </w:pPr>
      <w:r w:rsidRPr="00C97168">
        <w:rPr>
          <w:sz w:val="28"/>
          <w:szCs w:val="28"/>
        </w:rPr>
        <w:t>Чаще других удовлетворены стоимостью финансовых продуктов (услуг) следующие группы населения: респонденты, имеющие научную степень (66,8%), проживающие в районном центре, городском округе (44%) и в ПГТ (41,4%). Менее удовлетворены потребители</w:t>
      </w:r>
      <w:r w:rsidR="0088635F">
        <w:rPr>
          <w:sz w:val="28"/>
          <w:szCs w:val="28"/>
        </w:rPr>
        <w:t>,</w:t>
      </w:r>
      <w:r w:rsidRPr="00C97168">
        <w:rPr>
          <w:sz w:val="28"/>
          <w:szCs w:val="28"/>
        </w:rPr>
        <w:t xml:space="preserve"> имеющие доход более 60 тысяч рублей (17,2%). </w:t>
      </w:r>
    </w:p>
    <w:p w:rsidR="00506E08" w:rsidRPr="00C97168" w:rsidRDefault="00506E08" w:rsidP="00C97168">
      <w:pPr>
        <w:spacing w:after="0" w:line="240" w:lineRule="auto"/>
        <w:jc w:val="both"/>
        <w:rPr>
          <w:sz w:val="28"/>
          <w:szCs w:val="28"/>
        </w:rPr>
      </w:pPr>
      <w:r w:rsidRPr="00C97168">
        <w:rPr>
          <w:sz w:val="28"/>
          <w:szCs w:val="28"/>
        </w:rPr>
        <w:t xml:space="preserve">В большинстве муниципальных образований (24 МО) Новосибирской области (см. </w:t>
      </w:r>
      <w:r w:rsidRPr="00C97168">
        <w:rPr>
          <w:rFonts w:eastAsia="Calibri"/>
          <w:sz w:val="28"/>
          <w:szCs w:val="28"/>
        </w:rPr>
        <w:t>диаграмма 4.3.</w:t>
      </w:r>
      <w:r w:rsidR="005E66A4" w:rsidRPr="00C97168">
        <w:rPr>
          <w:rFonts w:eastAsia="Calibri"/>
          <w:sz w:val="28"/>
          <w:szCs w:val="28"/>
        </w:rPr>
        <w:t>2</w:t>
      </w:r>
      <w:r w:rsidRPr="00C97168">
        <w:rPr>
          <w:sz w:val="28"/>
          <w:szCs w:val="28"/>
        </w:rPr>
        <w:t xml:space="preserve">) зафиксирован низкий уровень значений показателя (разброс от 4,3% до 48,6%). </w:t>
      </w:r>
      <w:r w:rsidR="00454F02" w:rsidRPr="00C97168">
        <w:rPr>
          <w:sz w:val="28"/>
          <w:szCs w:val="28"/>
        </w:rPr>
        <w:t xml:space="preserve">Самый </w:t>
      </w:r>
      <w:r w:rsidRPr="00C97168">
        <w:rPr>
          <w:sz w:val="28"/>
          <w:szCs w:val="28"/>
        </w:rPr>
        <w:t xml:space="preserve">низкий показатель зафиксирован в </w:t>
      </w:r>
      <w:proofErr w:type="spellStart"/>
      <w:r w:rsidRPr="00C97168">
        <w:rPr>
          <w:sz w:val="28"/>
          <w:szCs w:val="28"/>
        </w:rPr>
        <w:t>Кыштовском</w:t>
      </w:r>
      <w:proofErr w:type="spellEnd"/>
      <w:r w:rsidRPr="00C97168">
        <w:rPr>
          <w:sz w:val="28"/>
          <w:szCs w:val="28"/>
        </w:rPr>
        <w:t xml:space="preserve"> районе – 4,3%. Средний уровень удовлетворенности стоимостью финансовых продуктов отмечен в 11 МО (разброс от 50,0% до 64,3%). Высокий уровень удовлетворенности </w:t>
      </w:r>
      <w:r w:rsidR="00454F02" w:rsidRPr="00C97168">
        <w:rPr>
          <w:sz w:val="28"/>
          <w:szCs w:val="28"/>
        </w:rPr>
        <w:t xml:space="preserve">стоимостью </w:t>
      </w:r>
      <w:r w:rsidRPr="00C97168">
        <w:rPr>
          <w:sz w:val="28"/>
          <w:szCs w:val="28"/>
        </w:rPr>
        <w:t>финансовых продуктов (услуг) не зафиксирован ни по одному МО.</w:t>
      </w:r>
    </w:p>
    <w:p w:rsidR="00A87D84" w:rsidRPr="00C97168" w:rsidRDefault="00A87D84" w:rsidP="00C97168">
      <w:pPr>
        <w:spacing w:after="0" w:line="240" w:lineRule="auto"/>
        <w:jc w:val="both"/>
        <w:rPr>
          <w:sz w:val="28"/>
          <w:szCs w:val="28"/>
        </w:rPr>
      </w:pPr>
      <w:r w:rsidRPr="00C97168">
        <w:rPr>
          <w:sz w:val="28"/>
          <w:szCs w:val="28"/>
        </w:rPr>
        <w:t>В отношении удовлетворенности стоимостью финансовых продуктов (услуг) проведено сравнение данных текущего опроса с данными официальной статистики Центрального банка Российской Федерации.</w:t>
      </w:r>
    </w:p>
    <w:p w:rsidR="00A87D84" w:rsidRPr="00C97168" w:rsidRDefault="00A87D84" w:rsidP="00C97168">
      <w:pPr>
        <w:spacing w:after="0" w:line="240" w:lineRule="auto"/>
        <w:ind w:firstLine="0"/>
        <w:jc w:val="both"/>
        <w:rPr>
          <w:sz w:val="28"/>
          <w:szCs w:val="28"/>
        </w:rPr>
      </w:pPr>
    </w:p>
    <w:p w:rsidR="000968D1" w:rsidRDefault="000968D1">
      <w:pPr>
        <w:spacing w:after="160"/>
        <w:ind w:firstLine="0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A87D84" w:rsidRDefault="00A87D84" w:rsidP="00C97168">
      <w:pPr>
        <w:spacing w:after="0" w:line="240" w:lineRule="auto"/>
        <w:ind w:firstLine="0"/>
        <w:jc w:val="center"/>
        <w:rPr>
          <w:b/>
          <w:sz w:val="28"/>
          <w:szCs w:val="28"/>
        </w:rPr>
      </w:pPr>
      <w:r w:rsidRPr="00C97168">
        <w:rPr>
          <w:b/>
          <w:sz w:val="28"/>
          <w:szCs w:val="28"/>
        </w:rPr>
        <w:lastRenderedPageBreak/>
        <w:t>Сравнение удовлетворенности стоимостью финансовых продуктов (услуг) с данными общероссийского опроса, проводимого Центральным банком РФ в рамках мониторинга финансовой доступности</w:t>
      </w:r>
    </w:p>
    <w:p w:rsidR="000968D1" w:rsidRPr="00C97168" w:rsidRDefault="000968D1" w:rsidP="00C97168">
      <w:pPr>
        <w:spacing w:after="0" w:line="240" w:lineRule="auto"/>
        <w:ind w:firstLine="0"/>
        <w:jc w:val="center"/>
        <w:rPr>
          <w:b/>
          <w:sz w:val="28"/>
          <w:szCs w:val="28"/>
        </w:rPr>
      </w:pPr>
    </w:p>
    <w:p w:rsidR="00A87D84" w:rsidRPr="00C97168" w:rsidRDefault="00A87D84" w:rsidP="00C97168">
      <w:pPr>
        <w:spacing w:after="0" w:line="240" w:lineRule="auto"/>
        <w:ind w:firstLine="709"/>
        <w:jc w:val="both"/>
        <w:rPr>
          <w:sz w:val="28"/>
          <w:szCs w:val="28"/>
        </w:rPr>
      </w:pPr>
      <w:r w:rsidRPr="00C97168">
        <w:rPr>
          <w:rFonts w:eastAsia="Calibri"/>
          <w:sz w:val="28"/>
          <w:szCs w:val="28"/>
        </w:rPr>
        <w:t xml:space="preserve">В настоящем мониторинге и исследовании, проведенном для Центрального банка, использован разный, но схожий инструментарий. К примеру, по показателю «удовлетворенность </w:t>
      </w:r>
      <w:r w:rsidR="005E66A4" w:rsidRPr="00C97168">
        <w:rPr>
          <w:rFonts w:eastAsia="Calibri"/>
          <w:sz w:val="28"/>
          <w:szCs w:val="28"/>
        </w:rPr>
        <w:t>стоимостью</w:t>
      </w:r>
      <w:r w:rsidRPr="00C97168">
        <w:rPr>
          <w:rFonts w:eastAsia="Calibri"/>
          <w:sz w:val="28"/>
          <w:szCs w:val="28"/>
        </w:rPr>
        <w:t xml:space="preserve"> финансовых продуктов (услуг)» в текущем мониторинге задан вопрос в целом: </w:t>
      </w:r>
      <w:r w:rsidRPr="00C97168">
        <w:rPr>
          <w:i/>
          <w:sz w:val="28"/>
          <w:szCs w:val="28"/>
        </w:rPr>
        <w:t xml:space="preserve">«Вы удовлетворены стоимостью финансовых продуктов (услуг)?», </w:t>
      </w:r>
      <w:r w:rsidRPr="00C97168">
        <w:rPr>
          <w:sz w:val="28"/>
          <w:szCs w:val="28"/>
        </w:rPr>
        <w:t>на вопрос можно было дать ответ: удовлетворен или не удовлетворен. В опросе, проведенном по заказу Центрального банка РФ</w:t>
      </w:r>
      <w:r w:rsidR="00FA62AA" w:rsidRPr="00C97168">
        <w:rPr>
          <w:rStyle w:val="aff"/>
          <w:sz w:val="28"/>
          <w:szCs w:val="28"/>
        </w:rPr>
        <w:footnoteReference w:id="4"/>
      </w:r>
      <w:r w:rsidRPr="00C97168">
        <w:rPr>
          <w:sz w:val="28"/>
          <w:szCs w:val="28"/>
        </w:rPr>
        <w:t>, этот показатель сравним с показателем «доля населения, положительно оценивающая удовлетворенность использования различных каналов доступа к финансовым услугам: приемлемая стоимость».</w:t>
      </w:r>
    </w:p>
    <w:p w:rsidR="00A87D84" w:rsidRPr="00C97168" w:rsidRDefault="00A87D84" w:rsidP="00C97168">
      <w:pPr>
        <w:spacing w:after="0" w:line="240" w:lineRule="auto"/>
        <w:ind w:firstLine="709"/>
        <w:jc w:val="both"/>
        <w:rPr>
          <w:sz w:val="28"/>
          <w:szCs w:val="28"/>
        </w:rPr>
      </w:pPr>
      <w:r w:rsidRPr="00C97168">
        <w:rPr>
          <w:sz w:val="28"/>
          <w:szCs w:val="28"/>
        </w:rPr>
        <w:t xml:space="preserve">В Новосибирской области на 58,1% реже, чем в среднем по РФ удовлетворены </w:t>
      </w:r>
      <w:r w:rsidR="002222D8" w:rsidRPr="00C97168">
        <w:rPr>
          <w:sz w:val="28"/>
          <w:szCs w:val="28"/>
        </w:rPr>
        <w:t>стоимостью</w:t>
      </w:r>
      <w:r w:rsidRPr="00C97168">
        <w:rPr>
          <w:sz w:val="28"/>
          <w:szCs w:val="28"/>
        </w:rPr>
        <w:t xml:space="preserve"> финансовых продуктов (29,5%).</w:t>
      </w:r>
    </w:p>
    <w:p w:rsidR="00A87D84" w:rsidRDefault="00A87D84" w:rsidP="00A87D84">
      <w:pPr>
        <w:ind w:firstLine="0"/>
        <w:jc w:val="both"/>
      </w:pPr>
    </w:p>
    <w:p w:rsidR="00A87D84" w:rsidRDefault="00A87D84" w:rsidP="00C97168">
      <w:pPr>
        <w:ind w:firstLine="0"/>
      </w:pPr>
      <w:r w:rsidRPr="002E2081">
        <w:rPr>
          <w:rFonts w:ascii="Arial Black" w:hAnsi="Arial Black"/>
          <w:noProof/>
          <w:szCs w:val="24"/>
          <w:lang w:eastAsia="ru-RU"/>
        </w:rPr>
        <w:drawing>
          <wp:inline distT="0" distB="0" distL="0" distR="0">
            <wp:extent cx="6004560" cy="1554480"/>
            <wp:effectExtent l="0" t="0" r="0" b="0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A87D84" w:rsidRPr="00F113AA" w:rsidRDefault="00A87D84" w:rsidP="00C97168">
      <w:pPr>
        <w:spacing w:after="0" w:line="240" w:lineRule="auto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4.</w:t>
      </w:r>
      <w:r w:rsidR="005E66A4">
        <w:rPr>
          <w:rFonts w:eastAsia="Calibri"/>
          <w:szCs w:val="24"/>
        </w:rPr>
        <w:t>3.1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>
        <w:rPr>
          <w:rFonts w:eastAsia="Calibri"/>
          <w:b/>
          <w:szCs w:val="24"/>
        </w:rPr>
        <w:t xml:space="preserve">Сравнение показателей опроса Новосибирской области с результатами общероссийского опроса по удовлетворенности </w:t>
      </w:r>
      <w:r w:rsidRPr="00A87D84">
        <w:rPr>
          <w:rFonts w:eastAsia="Calibri"/>
          <w:b/>
          <w:szCs w:val="24"/>
        </w:rPr>
        <w:t>стоимостью</w:t>
      </w:r>
      <w:r>
        <w:rPr>
          <w:rFonts w:eastAsia="Calibri"/>
          <w:b/>
          <w:szCs w:val="24"/>
        </w:rPr>
        <w:t xml:space="preserve"> финансовых продуктов (услуг), </w:t>
      </w:r>
      <w:r w:rsidRPr="00CD3A1D">
        <w:rPr>
          <w:rFonts w:eastAsia="Calibri"/>
          <w:b/>
          <w:szCs w:val="24"/>
        </w:rPr>
        <w:t xml:space="preserve">% от числа </w:t>
      </w:r>
      <w:r>
        <w:rPr>
          <w:rFonts w:eastAsia="Calibri"/>
          <w:b/>
          <w:szCs w:val="24"/>
        </w:rPr>
        <w:t>опрошенных</w:t>
      </w:r>
    </w:p>
    <w:p w:rsidR="00A87D84" w:rsidRPr="009F1EFE" w:rsidRDefault="00A87D84" w:rsidP="00C97168">
      <w:pPr>
        <w:spacing w:after="0" w:line="240" w:lineRule="auto"/>
        <w:ind w:firstLine="0"/>
        <w:jc w:val="both"/>
        <w:rPr>
          <w:b/>
        </w:rPr>
      </w:pPr>
    </w:p>
    <w:p w:rsidR="00F34992" w:rsidRDefault="00F34992" w:rsidP="002E2081">
      <w:pPr>
        <w:ind w:firstLine="0"/>
      </w:pPr>
    </w:p>
    <w:p w:rsidR="00F34992" w:rsidRDefault="00490BA9">
      <w:r w:rsidRPr="00490BA9">
        <w:rPr>
          <w:noProof/>
          <w:lang w:eastAsia="ru-RU"/>
        </w:rPr>
        <w:lastRenderedPageBreak/>
        <w:drawing>
          <wp:inline distT="0" distB="0" distL="0" distR="0">
            <wp:extent cx="5876014" cy="8563555"/>
            <wp:effectExtent l="0" t="0" r="0" b="0"/>
            <wp:docPr id="27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490BA9" w:rsidRPr="00520105" w:rsidRDefault="00490BA9" w:rsidP="00C97168">
      <w:pPr>
        <w:spacing w:after="0" w:line="240" w:lineRule="auto"/>
        <w:jc w:val="center"/>
        <w:rPr>
          <w:rFonts w:eastAsia="Calibri"/>
          <w:b/>
          <w:szCs w:val="24"/>
        </w:rPr>
      </w:pPr>
      <w:r w:rsidRPr="00EB570F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4</w:t>
      </w:r>
      <w:r w:rsidR="00257F0E">
        <w:rPr>
          <w:rFonts w:eastAsia="Calibri"/>
          <w:szCs w:val="24"/>
        </w:rPr>
        <w:t>.3.</w:t>
      </w:r>
      <w:r w:rsidR="005E66A4">
        <w:rPr>
          <w:rFonts w:eastAsia="Calibri"/>
          <w:szCs w:val="24"/>
        </w:rPr>
        <w:t>2</w:t>
      </w:r>
      <w:r w:rsidR="00346982">
        <w:rPr>
          <w:rFonts w:eastAsia="Calibri"/>
          <w:szCs w:val="24"/>
        </w:rPr>
        <w:t xml:space="preserve"> </w:t>
      </w:r>
      <w:r w:rsidRPr="00EB570F">
        <w:rPr>
          <w:rFonts w:eastAsia="Calibri"/>
          <w:b/>
          <w:szCs w:val="24"/>
        </w:rPr>
        <w:t xml:space="preserve">– </w:t>
      </w:r>
      <w:r w:rsidRPr="00CF2DD1">
        <w:rPr>
          <w:b/>
        </w:rPr>
        <w:t>Урове</w:t>
      </w:r>
      <w:r w:rsidR="00DE631A">
        <w:rPr>
          <w:b/>
        </w:rPr>
        <w:t xml:space="preserve">нь удовлетворенности </w:t>
      </w:r>
      <w:r w:rsidRPr="00CF2DD1">
        <w:rPr>
          <w:b/>
        </w:rPr>
        <w:t>стоимостью финансовых продуктов (услуг)</w:t>
      </w:r>
      <w:r w:rsidRPr="00CF2DD1">
        <w:rPr>
          <w:rFonts w:eastAsia="Calibri"/>
          <w:b/>
          <w:szCs w:val="24"/>
        </w:rPr>
        <w:t>, % от числа опрошенных</w:t>
      </w:r>
    </w:p>
    <w:p w:rsidR="00E44B4D" w:rsidRPr="00F34992" w:rsidRDefault="00E44B4D" w:rsidP="00541B81">
      <w:pPr>
        <w:ind w:firstLine="0"/>
      </w:pPr>
    </w:p>
    <w:p w:rsidR="00E44B4D" w:rsidRDefault="00F24826" w:rsidP="002636D9">
      <w:pPr>
        <w:pStyle w:val="1"/>
        <w:spacing w:before="0" w:after="0" w:line="240" w:lineRule="auto"/>
        <w:jc w:val="center"/>
        <w:rPr>
          <w:color w:val="auto"/>
        </w:rPr>
      </w:pPr>
      <w:bookmarkStart w:id="16" w:name="_Toc23957235"/>
      <w:r>
        <w:rPr>
          <w:color w:val="auto"/>
        </w:rPr>
        <w:lastRenderedPageBreak/>
        <w:t xml:space="preserve">РАЗДЕЛ 5. </w:t>
      </w:r>
      <w:r w:rsidR="00BD0777">
        <w:rPr>
          <w:color w:val="auto"/>
        </w:rPr>
        <w:t>ОЦЕНКА ТРУДНОСТЕЙ, ВОЗНИКАЮЩИХ</w:t>
      </w:r>
      <w:r w:rsidRPr="00F24826">
        <w:rPr>
          <w:color w:val="auto"/>
        </w:rPr>
        <w:t xml:space="preserve"> У НАСЕЛЕНИЯ ПРИ ПОЛУЧЕНИИ ИЛИ ИСПОЛЬЗОВАНИИ ФИНАНСОВЫХ ПРОДУКТОВ</w:t>
      </w:r>
      <w:r w:rsidR="00971FF0" w:rsidRPr="00114357">
        <w:rPr>
          <w:color w:val="auto"/>
        </w:rPr>
        <w:t xml:space="preserve"> (услуг)</w:t>
      </w:r>
      <w:bookmarkEnd w:id="16"/>
    </w:p>
    <w:p w:rsidR="00114357" w:rsidRPr="00114357" w:rsidRDefault="00114357" w:rsidP="00114357"/>
    <w:p w:rsidR="00DE752B" w:rsidRPr="00C97168" w:rsidRDefault="00DE752B" w:rsidP="00C97168">
      <w:pPr>
        <w:spacing w:after="0" w:line="240" w:lineRule="auto"/>
        <w:ind w:firstLine="709"/>
        <w:jc w:val="both"/>
        <w:rPr>
          <w:sz w:val="28"/>
          <w:szCs w:val="28"/>
        </w:rPr>
      </w:pPr>
      <w:r w:rsidRPr="00C97168">
        <w:rPr>
          <w:sz w:val="28"/>
          <w:szCs w:val="28"/>
        </w:rPr>
        <w:t xml:space="preserve">Для фиксации трудностей, возникающих у населения при получении или использовании финансовых продуктов (услуг) респондентам был задан вопрос: </w:t>
      </w:r>
      <w:r w:rsidRPr="00C97168">
        <w:rPr>
          <w:i/>
          <w:sz w:val="28"/>
          <w:szCs w:val="28"/>
        </w:rPr>
        <w:t>«Какие трудности у Вас возникают при получении или использовании финансовых продуктов (услуг?)»</w:t>
      </w:r>
      <w:r w:rsidRPr="00C97168">
        <w:rPr>
          <w:sz w:val="28"/>
          <w:szCs w:val="28"/>
        </w:rPr>
        <w:t xml:space="preserve"> (открытый вопрос).</w:t>
      </w:r>
    </w:p>
    <w:p w:rsidR="001F260A" w:rsidRPr="00C97168" w:rsidRDefault="00FF4C11" w:rsidP="00C97168">
      <w:pPr>
        <w:spacing w:after="0" w:line="240" w:lineRule="auto"/>
        <w:ind w:firstLine="709"/>
        <w:jc w:val="both"/>
        <w:rPr>
          <w:sz w:val="28"/>
          <w:szCs w:val="28"/>
        </w:rPr>
      </w:pPr>
      <w:r w:rsidRPr="00C97168">
        <w:rPr>
          <w:sz w:val="28"/>
          <w:szCs w:val="28"/>
        </w:rPr>
        <w:t>Самой</w:t>
      </w:r>
      <w:r w:rsidR="00D23C0F" w:rsidRPr="00C97168">
        <w:rPr>
          <w:sz w:val="28"/>
          <w:szCs w:val="28"/>
        </w:rPr>
        <w:t xml:space="preserve"> распространенной трудностью при получении или использовании финансовых продуктов, оказалась высокая процентная ставка по кредиту – отметили 60,2% </w:t>
      </w:r>
      <w:r w:rsidR="007D65AD" w:rsidRPr="00C97168">
        <w:rPr>
          <w:sz w:val="28"/>
          <w:szCs w:val="28"/>
        </w:rPr>
        <w:t>ответивших на вопрос</w:t>
      </w:r>
      <w:r w:rsidR="00D23C0F" w:rsidRPr="00C97168">
        <w:rPr>
          <w:sz w:val="28"/>
          <w:szCs w:val="28"/>
        </w:rPr>
        <w:t xml:space="preserve">. Треть потребителей </w:t>
      </w:r>
      <w:r w:rsidR="00295D69" w:rsidRPr="00C97168">
        <w:rPr>
          <w:sz w:val="28"/>
          <w:szCs w:val="28"/>
        </w:rPr>
        <w:t xml:space="preserve">испытывала </w:t>
      </w:r>
      <w:r w:rsidR="00D23C0F" w:rsidRPr="00C97168">
        <w:rPr>
          <w:sz w:val="28"/>
          <w:szCs w:val="28"/>
        </w:rPr>
        <w:t>затруднения с процентной ставкой по вкладам</w:t>
      </w:r>
      <w:r w:rsidR="007D65AD" w:rsidRPr="00C97168">
        <w:rPr>
          <w:sz w:val="28"/>
          <w:szCs w:val="28"/>
        </w:rPr>
        <w:t>, считая ее низкой</w:t>
      </w:r>
      <w:r w:rsidR="00D23C0F" w:rsidRPr="00C97168">
        <w:rPr>
          <w:sz w:val="28"/>
          <w:szCs w:val="28"/>
        </w:rPr>
        <w:t xml:space="preserve"> – 30,9</w:t>
      </w:r>
      <w:r w:rsidR="007D65AD" w:rsidRPr="00C97168">
        <w:rPr>
          <w:sz w:val="28"/>
          <w:szCs w:val="28"/>
        </w:rPr>
        <w:t>% ответивших, пятая часть ответивших указала на недостаток денежных сре</w:t>
      </w:r>
      <w:proofErr w:type="gramStart"/>
      <w:r w:rsidR="007D65AD" w:rsidRPr="00C97168">
        <w:rPr>
          <w:sz w:val="28"/>
          <w:szCs w:val="28"/>
        </w:rPr>
        <w:t>дств дл</w:t>
      </w:r>
      <w:proofErr w:type="gramEnd"/>
      <w:r w:rsidR="007D65AD" w:rsidRPr="00C97168">
        <w:rPr>
          <w:sz w:val="28"/>
          <w:szCs w:val="28"/>
        </w:rPr>
        <w:t xml:space="preserve">я того, чтобы сделать вложение (19,8%). </w:t>
      </w:r>
    </w:p>
    <w:p w:rsidR="007D65AD" w:rsidRPr="00C97168" w:rsidRDefault="007D65AD" w:rsidP="00C97168">
      <w:pPr>
        <w:spacing w:after="0" w:line="240" w:lineRule="auto"/>
        <w:ind w:firstLine="709"/>
        <w:jc w:val="both"/>
        <w:rPr>
          <w:sz w:val="28"/>
          <w:szCs w:val="28"/>
        </w:rPr>
      </w:pPr>
      <w:r w:rsidRPr="00C97168">
        <w:rPr>
          <w:sz w:val="28"/>
          <w:szCs w:val="28"/>
        </w:rPr>
        <w:t>Менее 10% ответивших указали на</w:t>
      </w:r>
      <w:r w:rsidR="001F260A" w:rsidRPr="00C97168">
        <w:rPr>
          <w:sz w:val="28"/>
          <w:szCs w:val="28"/>
        </w:rPr>
        <w:t xml:space="preserve"> </w:t>
      </w:r>
      <w:r w:rsidRPr="00C97168">
        <w:rPr>
          <w:sz w:val="28"/>
          <w:szCs w:val="28"/>
        </w:rPr>
        <w:t xml:space="preserve">высокую </w:t>
      </w:r>
      <w:r w:rsidR="00D23C0F" w:rsidRPr="00C97168">
        <w:rPr>
          <w:sz w:val="28"/>
          <w:szCs w:val="28"/>
        </w:rPr>
        <w:t xml:space="preserve">стоимость открытия счета и </w:t>
      </w:r>
      <w:r w:rsidRPr="00C97168">
        <w:rPr>
          <w:sz w:val="28"/>
          <w:szCs w:val="28"/>
        </w:rPr>
        <w:t xml:space="preserve">платы </w:t>
      </w:r>
      <w:r w:rsidR="00D23C0F" w:rsidRPr="00C97168">
        <w:rPr>
          <w:sz w:val="28"/>
          <w:szCs w:val="28"/>
        </w:rPr>
        <w:t>за использование банковских услуг (</w:t>
      </w:r>
      <w:r w:rsidR="001F260A" w:rsidRPr="00C97168">
        <w:rPr>
          <w:sz w:val="28"/>
          <w:szCs w:val="28"/>
        </w:rPr>
        <w:t>9,8%</w:t>
      </w:r>
      <w:r w:rsidR="00D23C0F" w:rsidRPr="00C97168">
        <w:rPr>
          <w:sz w:val="28"/>
          <w:szCs w:val="28"/>
        </w:rPr>
        <w:t>)</w:t>
      </w:r>
      <w:r w:rsidR="001F260A" w:rsidRPr="00C97168">
        <w:rPr>
          <w:sz w:val="28"/>
          <w:szCs w:val="28"/>
        </w:rPr>
        <w:t xml:space="preserve">, </w:t>
      </w:r>
      <w:r w:rsidRPr="00C97168">
        <w:rPr>
          <w:sz w:val="28"/>
          <w:szCs w:val="28"/>
        </w:rPr>
        <w:t xml:space="preserve">сложности с </w:t>
      </w:r>
      <w:r w:rsidR="001F260A" w:rsidRPr="00C97168">
        <w:rPr>
          <w:sz w:val="28"/>
          <w:szCs w:val="28"/>
        </w:rPr>
        <w:t>территориально</w:t>
      </w:r>
      <w:r w:rsidRPr="00C97168">
        <w:rPr>
          <w:sz w:val="28"/>
          <w:szCs w:val="28"/>
        </w:rPr>
        <w:t>й</w:t>
      </w:r>
      <w:r w:rsidR="001F260A" w:rsidRPr="00C97168">
        <w:rPr>
          <w:sz w:val="28"/>
          <w:szCs w:val="28"/>
        </w:rPr>
        <w:t xml:space="preserve"> </w:t>
      </w:r>
      <w:r w:rsidRPr="00C97168">
        <w:rPr>
          <w:sz w:val="28"/>
          <w:szCs w:val="28"/>
        </w:rPr>
        <w:t xml:space="preserve">доступностью </w:t>
      </w:r>
      <w:r w:rsidR="001F260A" w:rsidRPr="00C97168">
        <w:rPr>
          <w:sz w:val="28"/>
          <w:szCs w:val="28"/>
        </w:rPr>
        <w:t xml:space="preserve">банков (8,8%), </w:t>
      </w:r>
      <w:r w:rsidRPr="00C97168">
        <w:rPr>
          <w:sz w:val="28"/>
          <w:szCs w:val="28"/>
        </w:rPr>
        <w:t xml:space="preserve">части респондентов </w:t>
      </w:r>
      <w:r w:rsidR="001F260A" w:rsidRPr="00C97168">
        <w:rPr>
          <w:sz w:val="28"/>
          <w:szCs w:val="28"/>
        </w:rPr>
        <w:t>не дают кредит (8,3%)</w:t>
      </w:r>
      <w:r w:rsidRPr="00C97168">
        <w:rPr>
          <w:sz w:val="28"/>
          <w:szCs w:val="28"/>
        </w:rPr>
        <w:t>, также у части респондентов</w:t>
      </w:r>
      <w:r w:rsidR="001F260A" w:rsidRPr="00C97168">
        <w:rPr>
          <w:sz w:val="28"/>
          <w:szCs w:val="28"/>
        </w:rPr>
        <w:t xml:space="preserve"> нет официального подтверждения уровня дохода (7,8%)</w:t>
      </w:r>
      <w:r w:rsidRPr="00C97168">
        <w:rPr>
          <w:sz w:val="28"/>
          <w:szCs w:val="28"/>
        </w:rPr>
        <w:t xml:space="preserve">. Меньшая доля </w:t>
      </w:r>
      <w:proofErr w:type="gramStart"/>
      <w:r w:rsidRPr="00C97168">
        <w:rPr>
          <w:sz w:val="28"/>
          <w:szCs w:val="28"/>
        </w:rPr>
        <w:t>ответивших</w:t>
      </w:r>
      <w:proofErr w:type="gramEnd"/>
      <w:r w:rsidRPr="00C97168">
        <w:rPr>
          <w:sz w:val="28"/>
          <w:szCs w:val="28"/>
        </w:rPr>
        <w:t xml:space="preserve"> на вопрос указала на незнание законодательства (6,8%).</w:t>
      </w:r>
    </w:p>
    <w:p w:rsidR="00E44B4D" w:rsidRDefault="00E44B4D" w:rsidP="002E2081">
      <w:r w:rsidRPr="00E44B4D">
        <w:rPr>
          <w:noProof/>
          <w:lang w:eastAsia="ru-RU"/>
        </w:rPr>
        <w:drawing>
          <wp:inline distT="0" distB="0" distL="0" distR="0">
            <wp:extent cx="5581650" cy="4114800"/>
            <wp:effectExtent l="0" t="0" r="0" b="0"/>
            <wp:docPr id="15" name="Диаграмма 5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7D65AD" w:rsidRPr="00520105" w:rsidRDefault="007D65AD" w:rsidP="00C97168">
      <w:pPr>
        <w:spacing w:after="0" w:line="240" w:lineRule="auto"/>
        <w:jc w:val="center"/>
        <w:rPr>
          <w:rFonts w:eastAsia="Calibri"/>
          <w:b/>
          <w:szCs w:val="24"/>
        </w:rPr>
      </w:pPr>
      <w:r w:rsidRPr="00EB570F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5.1</w:t>
      </w:r>
      <w:r w:rsidR="00093F7A">
        <w:rPr>
          <w:rFonts w:eastAsia="Calibri"/>
          <w:szCs w:val="24"/>
        </w:rPr>
        <w:t xml:space="preserve"> </w:t>
      </w:r>
      <w:r w:rsidRPr="00EB570F">
        <w:rPr>
          <w:rFonts w:eastAsia="Calibri"/>
          <w:b/>
          <w:szCs w:val="24"/>
        </w:rPr>
        <w:t xml:space="preserve">– </w:t>
      </w:r>
      <w:r w:rsidRPr="00CF2DD1">
        <w:rPr>
          <w:b/>
        </w:rPr>
        <w:t>Урове</w:t>
      </w:r>
      <w:r>
        <w:rPr>
          <w:b/>
        </w:rPr>
        <w:t xml:space="preserve">нь удовлетворенности </w:t>
      </w:r>
      <w:r w:rsidRPr="00CF2DD1">
        <w:rPr>
          <w:b/>
        </w:rPr>
        <w:t>стоимостью финансовых продуктов (услуг)</w:t>
      </w:r>
      <w:r w:rsidRPr="00CF2DD1">
        <w:rPr>
          <w:rFonts w:eastAsia="Calibri"/>
          <w:b/>
          <w:szCs w:val="24"/>
        </w:rPr>
        <w:t xml:space="preserve">, % от числа </w:t>
      </w:r>
      <w:r>
        <w:rPr>
          <w:rFonts w:eastAsia="Calibri"/>
          <w:b/>
          <w:szCs w:val="24"/>
        </w:rPr>
        <w:t>ответивших</w:t>
      </w:r>
    </w:p>
    <w:p w:rsidR="00E44B4D" w:rsidRDefault="00E44B4D" w:rsidP="002E2081">
      <w:pPr>
        <w:ind w:firstLine="0"/>
      </w:pPr>
    </w:p>
    <w:p w:rsidR="0032372E" w:rsidRPr="00C97168" w:rsidRDefault="001B37E0" w:rsidP="00C97168">
      <w:pPr>
        <w:spacing w:after="0" w:line="240" w:lineRule="auto"/>
        <w:ind w:firstLine="709"/>
        <w:jc w:val="both"/>
        <w:rPr>
          <w:sz w:val="28"/>
          <w:szCs w:val="28"/>
        </w:rPr>
      </w:pPr>
      <w:r w:rsidRPr="00C97168">
        <w:rPr>
          <w:sz w:val="28"/>
          <w:szCs w:val="28"/>
        </w:rPr>
        <w:lastRenderedPageBreak/>
        <w:t xml:space="preserve">В разрезе </w:t>
      </w:r>
      <w:r w:rsidR="00BE3AD7" w:rsidRPr="00C97168">
        <w:rPr>
          <w:sz w:val="28"/>
          <w:szCs w:val="28"/>
        </w:rPr>
        <w:t xml:space="preserve">типов </w:t>
      </w:r>
      <w:r w:rsidRPr="00C97168">
        <w:rPr>
          <w:sz w:val="28"/>
          <w:szCs w:val="28"/>
        </w:rPr>
        <w:t xml:space="preserve">населенных пунктов </w:t>
      </w:r>
      <w:r w:rsidR="0032372E" w:rsidRPr="00C97168">
        <w:rPr>
          <w:sz w:val="28"/>
          <w:szCs w:val="28"/>
        </w:rPr>
        <w:t xml:space="preserve">можно увидеть, что такая трудность, как «высокая процентная ставка по кредиту» наиболее актуальна для жителей </w:t>
      </w:r>
      <w:proofErr w:type="gramStart"/>
      <w:r w:rsidR="0032372E" w:rsidRPr="00C97168">
        <w:rPr>
          <w:sz w:val="28"/>
          <w:szCs w:val="28"/>
        </w:rPr>
        <w:t>г</w:t>
      </w:r>
      <w:proofErr w:type="gramEnd"/>
      <w:r w:rsidR="0032372E" w:rsidRPr="00C97168">
        <w:rPr>
          <w:sz w:val="28"/>
          <w:szCs w:val="28"/>
        </w:rPr>
        <w:t xml:space="preserve">. Новосибирска (71,0%), </w:t>
      </w:r>
      <w:r w:rsidR="00E54CEE" w:rsidRPr="00C97168">
        <w:rPr>
          <w:sz w:val="28"/>
          <w:szCs w:val="28"/>
        </w:rPr>
        <w:t>жители населенных пунктов с меньшим количеством населения чаще других отмечали вариант «нет никаких трудностей».</w:t>
      </w:r>
    </w:p>
    <w:p w:rsidR="0032372E" w:rsidRPr="00F60EB2" w:rsidRDefault="0032372E" w:rsidP="0032372E">
      <w:pPr>
        <w:pStyle w:val="af9"/>
        <w:spacing w:after="40"/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5652135" cy="3621974"/>
            <wp:effectExtent l="0" t="0" r="0" b="0"/>
            <wp:docPr id="28" name="Диаграмма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32372E" w:rsidRDefault="0032372E" w:rsidP="00C97168">
      <w:pPr>
        <w:spacing w:after="0" w:line="240" w:lineRule="auto"/>
        <w:jc w:val="center"/>
        <w:rPr>
          <w:rFonts w:eastAsia="Calibri"/>
          <w:b/>
          <w:szCs w:val="24"/>
        </w:rPr>
      </w:pPr>
      <w:r w:rsidRPr="00CD3A1D">
        <w:rPr>
          <w:rFonts w:eastAsia="Calibri"/>
          <w:szCs w:val="24"/>
        </w:rPr>
        <w:t xml:space="preserve">Диаграмма </w:t>
      </w:r>
      <w:r>
        <w:rPr>
          <w:rFonts w:eastAsia="Calibri"/>
          <w:szCs w:val="24"/>
        </w:rPr>
        <w:t>5</w:t>
      </w:r>
      <w:r w:rsidRPr="00CD3A1D">
        <w:rPr>
          <w:rFonts w:eastAsia="Calibri"/>
          <w:szCs w:val="24"/>
        </w:rPr>
        <w:t>.</w:t>
      </w:r>
      <w:r>
        <w:rPr>
          <w:rFonts w:eastAsia="Calibri"/>
          <w:szCs w:val="24"/>
        </w:rPr>
        <w:t>2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>
        <w:rPr>
          <w:rFonts w:eastAsia="Calibri"/>
          <w:b/>
          <w:szCs w:val="24"/>
        </w:rPr>
        <w:t>Трудности при получении или использовании финансовых услуг по типам населенного пункта, % от числа ответивших</w:t>
      </w:r>
    </w:p>
    <w:p w:rsidR="00295D69" w:rsidRPr="006C75B2" w:rsidRDefault="00295D69" w:rsidP="00C97168">
      <w:pPr>
        <w:spacing w:after="0" w:line="240" w:lineRule="auto"/>
        <w:ind w:firstLine="0"/>
        <w:rPr>
          <w:rFonts w:eastAsia="Calibri"/>
          <w:b/>
          <w:szCs w:val="24"/>
        </w:rPr>
      </w:pPr>
    </w:p>
    <w:p w:rsidR="00823137" w:rsidRPr="00C97168" w:rsidRDefault="00823137" w:rsidP="00C97168">
      <w:pPr>
        <w:spacing w:after="0" w:line="240" w:lineRule="auto"/>
        <w:ind w:firstLine="709"/>
        <w:jc w:val="both"/>
        <w:rPr>
          <w:sz w:val="28"/>
          <w:szCs w:val="28"/>
        </w:rPr>
      </w:pPr>
      <w:r w:rsidRPr="00C97168">
        <w:rPr>
          <w:sz w:val="28"/>
          <w:szCs w:val="28"/>
        </w:rPr>
        <w:t xml:space="preserve">«Высокая процентная ставка по кредиту» наиболее актуальна для респондентов с уровнем дохода более 60 тыс. рублей (72,4%), как было указано выше, жителей </w:t>
      </w:r>
      <w:proofErr w:type="gramStart"/>
      <w:r w:rsidRPr="00C97168">
        <w:rPr>
          <w:sz w:val="28"/>
          <w:szCs w:val="28"/>
        </w:rPr>
        <w:t>г</w:t>
      </w:r>
      <w:proofErr w:type="gramEnd"/>
      <w:r w:rsidRPr="00C97168">
        <w:rPr>
          <w:sz w:val="28"/>
          <w:szCs w:val="28"/>
        </w:rPr>
        <w:t xml:space="preserve">. Новосибирска (71,0%), а также </w:t>
      </w:r>
      <w:proofErr w:type="spellStart"/>
      <w:r w:rsidRPr="00C97168">
        <w:rPr>
          <w:sz w:val="28"/>
          <w:szCs w:val="28"/>
        </w:rPr>
        <w:t>Каргатского</w:t>
      </w:r>
      <w:proofErr w:type="spellEnd"/>
      <w:r w:rsidRPr="00C97168">
        <w:rPr>
          <w:sz w:val="28"/>
          <w:szCs w:val="28"/>
        </w:rPr>
        <w:t xml:space="preserve"> муниципального района (82,9%). </w:t>
      </w:r>
      <w:proofErr w:type="gramStart"/>
      <w:r w:rsidR="0056306D" w:rsidRPr="00C97168">
        <w:rPr>
          <w:sz w:val="28"/>
          <w:szCs w:val="28"/>
        </w:rPr>
        <w:t xml:space="preserve">Реже других указанную сложность при использовании финансовых продуктов (услуг) отмечали люди старшего возраста от 55 лет (48,8%), пенсионеры, инвалиды (41,3%), студенты и учащиеся (27,9%), респонденты, имеющие общее образование (33,9%), уровень дохода в месяц до 10 тыс. рублей (49,3%), а также жители </w:t>
      </w:r>
      <w:proofErr w:type="spellStart"/>
      <w:r w:rsidR="0056306D" w:rsidRPr="00C97168">
        <w:rPr>
          <w:sz w:val="28"/>
          <w:szCs w:val="28"/>
        </w:rPr>
        <w:t>Здвинского</w:t>
      </w:r>
      <w:proofErr w:type="spellEnd"/>
      <w:r w:rsidR="0056306D" w:rsidRPr="00C97168">
        <w:rPr>
          <w:sz w:val="28"/>
          <w:szCs w:val="28"/>
        </w:rPr>
        <w:t xml:space="preserve"> (12,9%), Убинского (11,4%), </w:t>
      </w:r>
      <w:proofErr w:type="spellStart"/>
      <w:r w:rsidR="0056306D" w:rsidRPr="00C97168">
        <w:rPr>
          <w:sz w:val="28"/>
          <w:szCs w:val="28"/>
        </w:rPr>
        <w:t>Кочковского</w:t>
      </w:r>
      <w:proofErr w:type="spellEnd"/>
      <w:r w:rsidR="0056306D" w:rsidRPr="00C97168">
        <w:rPr>
          <w:sz w:val="28"/>
          <w:szCs w:val="28"/>
        </w:rPr>
        <w:t xml:space="preserve"> районов (4,3%, см. диаграмму 5.3).</w:t>
      </w:r>
      <w:proofErr w:type="gramEnd"/>
    </w:p>
    <w:p w:rsidR="0032372E" w:rsidRPr="00C97168" w:rsidRDefault="00823137" w:rsidP="00C97168">
      <w:pPr>
        <w:spacing w:after="0" w:line="240" w:lineRule="auto"/>
        <w:ind w:firstLine="709"/>
        <w:jc w:val="both"/>
        <w:rPr>
          <w:sz w:val="28"/>
          <w:szCs w:val="28"/>
        </w:rPr>
      </w:pPr>
      <w:proofErr w:type="gramStart"/>
      <w:r w:rsidRPr="00C97168">
        <w:rPr>
          <w:sz w:val="28"/>
          <w:szCs w:val="28"/>
        </w:rPr>
        <w:t xml:space="preserve">Вариант «низкая процентная ставка по вкладам» чаще других указывали респонденты с научной степенью (66,8%), а также жители </w:t>
      </w:r>
      <w:proofErr w:type="spellStart"/>
      <w:r w:rsidRPr="00C97168">
        <w:rPr>
          <w:sz w:val="28"/>
          <w:szCs w:val="28"/>
        </w:rPr>
        <w:t>Каргатского</w:t>
      </w:r>
      <w:proofErr w:type="spellEnd"/>
      <w:r w:rsidRPr="00C97168">
        <w:rPr>
          <w:sz w:val="28"/>
          <w:szCs w:val="28"/>
        </w:rPr>
        <w:t xml:space="preserve"> района (50,0%), реже других – пенсионеры, инвалиды (19,3%), учащиеся и студенты (2,7%), респонденты </w:t>
      </w:r>
      <w:r w:rsidR="00B66239" w:rsidRPr="00C97168">
        <w:rPr>
          <w:sz w:val="28"/>
          <w:szCs w:val="28"/>
        </w:rPr>
        <w:t xml:space="preserve">с низким уровнем образования (от 7,3% с общим образованием до 20,0%с неполным высшим), респонденты, имеющие низкий уровень дохода – до 10 тыс. </w:t>
      </w:r>
      <w:r w:rsidR="00943E65" w:rsidRPr="00C97168">
        <w:rPr>
          <w:sz w:val="28"/>
          <w:szCs w:val="28"/>
        </w:rPr>
        <w:t xml:space="preserve">рублей (15,8%), а также жители </w:t>
      </w:r>
      <w:proofErr w:type="spellStart"/>
      <w:r w:rsidR="00943E65" w:rsidRPr="00C97168">
        <w:rPr>
          <w:sz w:val="28"/>
          <w:szCs w:val="28"/>
        </w:rPr>
        <w:t>Усть-Таркского</w:t>
      </w:r>
      <w:proofErr w:type="spellEnd"/>
      <w:r w:rsidR="00943E65" w:rsidRPr="00C97168">
        <w:rPr>
          <w:sz w:val="28"/>
          <w:szCs w:val="28"/>
        </w:rPr>
        <w:t>, Чистоозерного (по</w:t>
      </w:r>
      <w:proofErr w:type="gramEnd"/>
      <w:r w:rsidR="00943E65" w:rsidRPr="00C97168">
        <w:rPr>
          <w:sz w:val="28"/>
          <w:szCs w:val="28"/>
        </w:rPr>
        <w:t xml:space="preserve"> 1,4%), </w:t>
      </w:r>
      <w:proofErr w:type="spellStart"/>
      <w:r w:rsidR="00943E65" w:rsidRPr="00C97168">
        <w:rPr>
          <w:sz w:val="28"/>
          <w:szCs w:val="28"/>
        </w:rPr>
        <w:t>Кочковского</w:t>
      </w:r>
      <w:proofErr w:type="spellEnd"/>
      <w:r w:rsidR="00943E65" w:rsidRPr="00C97168">
        <w:rPr>
          <w:sz w:val="28"/>
          <w:szCs w:val="28"/>
        </w:rPr>
        <w:t xml:space="preserve">, </w:t>
      </w:r>
      <w:proofErr w:type="spellStart"/>
      <w:r w:rsidR="00943E65" w:rsidRPr="00C97168">
        <w:rPr>
          <w:sz w:val="28"/>
          <w:szCs w:val="28"/>
        </w:rPr>
        <w:t>Кыштовского</w:t>
      </w:r>
      <w:proofErr w:type="spellEnd"/>
      <w:r w:rsidR="00943E65" w:rsidRPr="00C97168">
        <w:rPr>
          <w:sz w:val="28"/>
          <w:szCs w:val="28"/>
        </w:rPr>
        <w:t xml:space="preserve"> (0%</w:t>
      </w:r>
      <w:r w:rsidR="008C7ADD" w:rsidRPr="00C97168">
        <w:rPr>
          <w:sz w:val="28"/>
          <w:szCs w:val="28"/>
        </w:rPr>
        <w:t xml:space="preserve">, </w:t>
      </w:r>
      <w:r w:rsidR="0056306D" w:rsidRPr="00C97168">
        <w:rPr>
          <w:sz w:val="28"/>
          <w:szCs w:val="28"/>
        </w:rPr>
        <w:t>см. диаграмму 5.4).</w:t>
      </w:r>
    </w:p>
    <w:p w:rsidR="00E44B4D" w:rsidRPr="00C97168" w:rsidRDefault="00B710DC" w:rsidP="00C97168">
      <w:pPr>
        <w:spacing w:after="0" w:line="240" w:lineRule="auto"/>
        <w:ind w:firstLine="709"/>
        <w:jc w:val="both"/>
        <w:rPr>
          <w:sz w:val="28"/>
          <w:szCs w:val="28"/>
        </w:rPr>
      </w:pPr>
      <w:r w:rsidRPr="00C97168">
        <w:rPr>
          <w:sz w:val="28"/>
          <w:szCs w:val="28"/>
        </w:rPr>
        <w:lastRenderedPageBreak/>
        <w:t xml:space="preserve">«Недостаток денег, чтобы сделать вклад» чаще отмечают респонденты с неполным высшим образованием (30,2%), а также жители </w:t>
      </w:r>
      <w:proofErr w:type="spellStart"/>
      <w:r w:rsidRPr="00C97168">
        <w:rPr>
          <w:sz w:val="28"/>
          <w:szCs w:val="28"/>
        </w:rPr>
        <w:t>Каргатского</w:t>
      </w:r>
      <w:proofErr w:type="spellEnd"/>
      <w:r w:rsidRPr="00C97168">
        <w:rPr>
          <w:sz w:val="28"/>
          <w:szCs w:val="28"/>
        </w:rPr>
        <w:t xml:space="preserve"> района (41,4%). Реже отмечают </w:t>
      </w:r>
      <w:r w:rsidR="008C7ADD" w:rsidRPr="00C97168">
        <w:rPr>
          <w:sz w:val="28"/>
          <w:szCs w:val="28"/>
        </w:rPr>
        <w:t xml:space="preserve">студенты (6,2%), а также жители Венгеровского, </w:t>
      </w:r>
      <w:proofErr w:type="spellStart"/>
      <w:r w:rsidR="008C7ADD" w:rsidRPr="00C97168">
        <w:rPr>
          <w:sz w:val="28"/>
          <w:szCs w:val="28"/>
        </w:rPr>
        <w:t>Маслянинского</w:t>
      </w:r>
      <w:proofErr w:type="spellEnd"/>
      <w:r w:rsidR="008C7ADD" w:rsidRPr="00C97168">
        <w:rPr>
          <w:sz w:val="28"/>
          <w:szCs w:val="28"/>
        </w:rPr>
        <w:t xml:space="preserve">, </w:t>
      </w:r>
      <w:proofErr w:type="spellStart"/>
      <w:r w:rsidR="008C7ADD" w:rsidRPr="00C97168">
        <w:rPr>
          <w:sz w:val="28"/>
          <w:szCs w:val="28"/>
        </w:rPr>
        <w:t>Усть-Таркского</w:t>
      </w:r>
      <w:proofErr w:type="spellEnd"/>
      <w:r w:rsidR="008C7ADD" w:rsidRPr="00C97168">
        <w:rPr>
          <w:sz w:val="28"/>
          <w:szCs w:val="28"/>
        </w:rPr>
        <w:t xml:space="preserve">, Чистоозерного (по 1,4%), </w:t>
      </w:r>
      <w:proofErr w:type="spellStart"/>
      <w:r w:rsidR="008C7ADD" w:rsidRPr="00C97168">
        <w:rPr>
          <w:sz w:val="28"/>
          <w:szCs w:val="28"/>
        </w:rPr>
        <w:t>Кочковского</w:t>
      </w:r>
      <w:proofErr w:type="spellEnd"/>
      <w:r w:rsidR="008C7ADD" w:rsidRPr="00C97168">
        <w:rPr>
          <w:sz w:val="28"/>
          <w:szCs w:val="28"/>
        </w:rPr>
        <w:t xml:space="preserve">, Северного районов (по 0%, </w:t>
      </w:r>
      <w:r w:rsidR="0056306D" w:rsidRPr="00C97168">
        <w:rPr>
          <w:sz w:val="28"/>
          <w:szCs w:val="28"/>
        </w:rPr>
        <w:t>см. диаграмму 5.5).</w:t>
      </w:r>
    </w:p>
    <w:p w:rsidR="00B710DC" w:rsidRPr="00C97168" w:rsidRDefault="00B710DC" w:rsidP="00C97168">
      <w:pPr>
        <w:spacing w:after="0" w:line="240" w:lineRule="auto"/>
        <w:ind w:firstLine="709"/>
        <w:jc w:val="both"/>
        <w:rPr>
          <w:sz w:val="28"/>
          <w:szCs w:val="28"/>
        </w:rPr>
      </w:pPr>
      <w:r w:rsidRPr="00C97168">
        <w:rPr>
          <w:sz w:val="28"/>
          <w:szCs w:val="28"/>
        </w:rPr>
        <w:t xml:space="preserve">«Отсутствие трудностей» чаще отмечали учащиеся и </w:t>
      </w:r>
      <w:r w:rsidR="00BE3AD7" w:rsidRPr="00C97168">
        <w:rPr>
          <w:sz w:val="28"/>
          <w:szCs w:val="28"/>
        </w:rPr>
        <w:t>студенты</w:t>
      </w:r>
      <w:r w:rsidRPr="00C97168">
        <w:rPr>
          <w:sz w:val="28"/>
          <w:szCs w:val="28"/>
        </w:rPr>
        <w:t xml:space="preserve"> (27,6%), реже отмечали жители </w:t>
      </w:r>
      <w:proofErr w:type="spellStart"/>
      <w:r w:rsidRPr="00C97168">
        <w:rPr>
          <w:sz w:val="28"/>
          <w:szCs w:val="28"/>
        </w:rPr>
        <w:t>Каргатского</w:t>
      </w:r>
      <w:proofErr w:type="spellEnd"/>
      <w:r w:rsidRPr="00C97168">
        <w:rPr>
          <w:sz w:val="28"/>
          <w:szCs w:val="28"/>
        </w:rPr>
        <w:t xml:space="preserve"> района (1,4%)</w:t>
      </w:r>
      <w:r w:rsidR="00152BE9" w:rsidRPr="00C97168">
        <w:rPr>
          <w:sz w:val="28"/>
          <w:szCs w:val="28"/>
        </w:rPr>
        <w:t>.</w:t>
      </w:r>
    </w:p>
    <w:p w:rsidR="00475A15" w:rsidRPr="00CD3A1D" w:rsidRDefault="003E2F99" w:rsidP="008F4C85">
      <w:pPr>
        <w:spacing w:after="200"/>
        <w:ind w:left="-567" w:firstLine="0"/>
        <w:rPr>
          <w:rFonts w:eastAsia="SimSun"/>
          <w:b/>
          <w:sz w:val="28"/>
          <w:szCs w:val="28"/>
          <w:lang w:eastAsia="ar-SA"/>
        </w:rPr>
      </w:pPr>
      <w:r w:rsidRPr="003E2F99">
        <w:rPr>
          <w:noProof/>
        </w:rPr>
        <w:pict>
          <v:rect id="Прямоугольник 29" o:spid="_x0000_s1033" style="position:absolute;left:0;text-align:left;margin-left:43.45pt;margin-top:17.2pt;width:84.9pt;height:19.65pt;z-index:251662848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" filled="f" strokecolor="#78973b" strokeweight="2.25pt">
            <v:stroke dashstyle="3 1"/>
            <w10:wrap anchorx="margin"/>
          </v:rect>
        </w:pict>
      </w:r>
      <w:r w:rsidR="00475A15" w:rsidRPr="002E2081">
        <w:rPr>
          <w:noProof/>
          <w:color w:val="986297"/>
          <w:lang w:eastAsia="ru-RU"/>
        </w:rPr>
        <w:drawing>
          <wp:inline distT="0" distB="0" distL="0" distR="0">
            <wp:extent cx="6478270" cy="7053943"/>
            <wp:effectExtent l="0" t="0" r="0" b="0"/>
            <wp:docPr id="37" name="Диаграмма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475A15" w:rsidRPr="0013347B" w:rsidRDefault="00475A15" w:rsidP="00C97168">
      <w:pPr>
        <w:spacing w:after="0" w:line="240" w:lineRule="auto"/>
        <w:ind w:firstLine="0"/>
        <w:jc w:val="center"/>
      </w:pPr>
      <w:r w:rsidRPr="00CD3A1D">
        <w:rPr>
          <w:rFonts w:eastAsia="Calibri"/>
          <w:szCs w:val="24"/>
        </w:rPr>
        <w:t xml:space="preserve">Диаграмма </w:t>
      </w:r>
      <w:r w:rsidR="008C7ADD">
        <w:rPr>
          <w:rFonts w:eastAsia="Calibri"/>
          <w:szCs w:val="24"/>
        </w:rPr>
        <w:t>5</w:t>
      </w:r>
      <w:r w:rsidRPr="00CD3A1D">
        <w:rPr>
          <w:rFonts w:eastAsia="Calibri"/>
          <w:szCs w:val="24"/>
        </w:rPr>
        <w:t>.</w:t>
      </w:r>
      <w:r w:rsidR="008C7ADD">
        <w:rPr>
          <w:rFonts w:eastAsia="Calibri"/>
          <w:szCs w:val="24"/>
        </w:rPr>
        <w:t>3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>
        <w:rPr>
          <w:rFonts w:eastAsia="Calibri"/>
          <w:b/>
          <w:szCs w:val="24"/>
        </w:rPr>
        <w:t>Распределение ответивших «п</w:t>
      </w:r>
      <w:r w:rsidRPr="00475A15">
        <w:rPr>
          <w:rFonts w:eastAsia="Calibri"/>
          <w:b/>
          <w:szCs w:val="24"/>
        </w:rPr>
        <w:t>роцентная ставка по кредиту слишком высокая</w:t>
      </w:r>
      <w:r>
        <w:rPr>
          <w:rFonts w:eastAsia="Calibri"/>
          <w:b/>
          <w:szCs w:val="24"/>
        </w:rPr>
        <w:t>» в разрезе территорий, % от числа ответивших</w:t>
      </w:r>
    </w:p>
    <w:p w:rsidR="00475A15" w:rsidRPr="00CD3A1D" w:rsidRDefault="00475A15" w:rsidP="00C97168">
      <w:pPr>
        <w:spacing w:after="200"/>
        <w:ind w:left="-284" w:firstLine="0"/>
        <w:rPr>
          <w:rFonts w:eastAsia="SimSun"/>
          <w:b/>
          <w:sz w:val="28"/>
          <w:szCs w:val="28"/>
          <w:lang w:eastAsia="ar-SA"/>
        </w:rPr>
      </w:pPr>
      <w:r w:rsidRPr="002E2081">
        <w:rPr>
          <w:noProof/>
          <w:color w:val="986297"/>
          <w:lang w:eastAsia="ru-RU"/>
        </w:rPr>
        <w:lastRenderedPageBreak/>
        <w:drawing>
          <wp:inline distT="0" distB="0" distL="0" distR="0">
            <wp:extent cx="6477000" cy="8667750"/>
            <wp:effectExtent l="0" t="0" r="0" b="0"/>
            <wp:docPr id="17" name="Диаграмма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475A15" w:rsidRPr="0013347B" w:rsidRDefault="00475A15" w:rsidP="00C97168">
      <w:pPr>
        <w:spacing w:after="0" w:line="240" w:lineRule="auto"/>
        <w:ind w:firstLine="0"/>
        <w:jc w:val="center"/>
      </w:pPr>
      <w:r w:rsidRPr="00CD3A1D">
        <w:rPr>
          <w:rFonts w:eastAsia="Calibri"/>
          <w:szCs w:val="24"/>
        </w:rPr>
        <w:t xml:space="preserve">Диаграмма </w:t>
      </w:r>
      <w:r w:rsidR="008C7ADD">
        <w:rPr>
          <w:rFonts w:eastAsia="Calibri"/>
          <w:szCs w:val="24"/>
        </w:rPr>
        <w:t>5</w:t>
      </w:r>
      <w:r w:rsidRPr="00CD3A1D">
        <w:rPr>
          <w:rFonts w:eastAsia="Calibri"/>
          <w:szCs w:val="24"/>
        </w:rPr>
        <w:t>.</w:t>
      </w:r>
      <w:r w:rsidR="008C7ADD">
        <w:rPr>
          <w:rFonts w:eastAsia="Calibri"/>
          <w:szCs w:val="24"/>
        </w:rPr>
        <w:t>4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>
        <w:rPr>
          <w:rFonts w:eastAsia="Calibri"/>
          <w:b/>
          <w:szCs w:val="24"/>
        </w:rPr>
        <w:t>Распределение ответивших «п</w:t>
      </w:r>
      <w:r w:rsidRPr="00475A15">
        <w:rPr>
          <w:rFonts w:eastAsia="Calibri"/>
          <w:b/>
          <w:szCs w:val="24"/>
        </w:rPr>
        <w:t xml:space="preserve">роцентная ставка по </w:t>
      </w:r>
      <w:r w:rsidR="00823137">
        <w:rPr>
          <w:rFonts w:eastAsia="Calibri"/>
          <w:b/>
          <w:szCs w:val="24"/>
        </w:rPr>
        <w:t>вкладам слишком низкая</w:t>
      </w:r>
      <w:r>
        <w:rPr>
          <w:rFonts w:eastAsia="Calibri"/>
          <w:b/>
          <w:szCs w:val="24"/>
        </w:rPr>
        <w:t>» в разрезе территорий, % от числа ответивших</w:t>
      </w:r>
    </w:p>
    <w:p w:rsidR="00823137" w:rsidRPr="00CD3A1D" w:rsidRDefault="00823137" w:rsidP="00C97168">
      <w:pPr>
        <w:spacing w:after="200"/>
        <w:ind w:left="-284" w:firstLine="0"/>
        <w:rPr>
          <w:rFonts w:eastAsia="SimSun"/>
          <w:b/>
          <w:sz w:val="28"/>
          <w:szCs w:val="28"/>
          <w:lang w:eastAsia="ar-SA"/>
        </w:rPr>
      </w:pPr>
      <w:r w:rsidRPr="002E2081">
        <w:rPr>
          <w:noProof/>
          <w:color w:val="986297"/>
          <w:lang w:eastAsia="ru-RU"/>
        </w:rPr>
        <w:lastRenderedPageBreak/>
        <w:drawing>
          <wp:inline distT="0" distB="0" distL="0" distR="0">
            <wp:extent cx="6477000" cy="8715375"/>
            <wp:effectExtent l="0" t="0" r="0" b="0"/>
            <wp:docPr id="18" name="Диаграмма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823137" w:rsidRPr="0013347B" w:rsidRDefault="00823137" w:rsidP="00C97168">
      <w:pPr>
        <w:spacing w:after="0" w:line="240" w:lineRule="auto"/>
        <w:ind w:firstLine="0"/>
        <w:jc w:val="center"/>
      </w:pPr>
      <w:r w:rsidRPr="00CD3A1D">
        <w:rPr>
          <w:rFonts w:eastAsia="Calibri"/>
          <w:szCs w:val="24"/>
        </w:rPr>
        <w:t xml:space="preserve">Диаграмма </w:t>
      </w:r>
      <w:r w:rsidR="008C7ADD">
        <w:rPr>
          <w:rFonts w:eastAsia="Calibri"/>
          <w:szCs w:val="24"/>
        </w:rPr>
        <w:t>5</w:t>
      </w:r>
      <w:r w:rsidRPr="00CD3A1D">
        <w:rPr>
          <w:rFonts w:eastAsia="Calibri"/>
          <w:szCs w:val="24"/>
        </w:rPr>
        <w:t>.</w:t>
      </w:r>
      <w:r w:rsidR="008C7ADD">
        <w:rPr>
          <w:rFonts w:eastAsia="Calibri"/>
          <w:szCs w:val="24"/>
        </w:rPr>
        <w:t>5</w:t>
      </w:r>
      <w:r w:rsidRPr="00CD3A1D">
        <w:rPr>
          <w:rFonts w:eastAsia="Calibri"/>
          <w:szCs w:val="24"/>
        </w:rPr>
        <w:t xml:space="preserve"> </w:t>
      </w:r>
      <w:r w:rsidRPr="00CD3A1D">
        <w:rPr>
          <w:rFonts w:eastAsia="Calibri"/>
          <w:b/>
          <w:szCs w:val="24"/>
        </w:rPr>
        <w:t xml:space="preserve">– </w:t>
      </w:r>
      <w:r>
        <w:rPr>
          <w:rFonts w:eastAsia="Calibri"/>
          <w:b/>
          <w:szCs w:val="24"/>
        </w:rPr>
        <w:t>Распределение ответивших «</w:t>
      </w:r>
      <w:r w:rsidR="008C7ADD">
        <w:rPr>
          <w:rFonts w:eastAsia="Calibri"/>
          <w:b/>
          <w:szCs w:val="24"/>
        </w:rPr>
        <w:t>недостаточно денег, чтобы сделать вклад</w:t>
      </w:r>
      <w:r>
        <w:rPr>
          <w:rFonts w:eastAsia="Calibri"/>
          <w:b/>
          <w:szCs w:val="24"/>
        </w:rPr>
        <w:t>» в разрезе территорий, % от числа ответивших</w:t>
      </w:r>
    </w:p>
    <w:p w:rsidR="00577FFC" w:rsidRDefault="00F24826" w:rsidP="00114357">
      <w:pPr>
        <w:pStyle w:val="1"/>
        <w:spacing w:before="0" w:after="0" w:line="240" w:lineRule="auto"/>
        <w:jc w:val="center"/>
        <w:rPr>
          <w:color w:val="auto"/>
          <w:sz w:val="28"/>
          <w:szCs w:val="28"/>
        </w:rPr>
      </w:pPr>
      <w:bookmarkStart w:id="17" w:name="_Toc23957236"/>
      <w:r>
        <w:rPr>
          <w:color w:val="auto"/>
          <w:sz w:val="28"/>
          <w:szCs w:val="28"/>
        </w:rPr>
        <w:lastRenderedPageBreak/>
        <w:t>ЗАКЛЮЧЕНИЕ</w:t>
      </w:r>
      <w:bookmarkEnd w:id="17"/>
    </w:p>
    <w:p w:rsidR="00114357" w:rsidRPr="00114357" w:rsidRDefault="00114357" w:rsidP="00114357"/>
    <w:p w:rsidR="00577FFC" w:rsidRPr="00C97168" w:rsidRDefault="00577FFC" w:rsidP="00C97168">
      <w:pPr>
        <w:pStyle w:val="Default"/>
        <w:ind w:firstLine="709"/>
        <w:jc w:val="both"/>
        <w:rPr>
          <w:sz w:val="28"/>
          <w:szCs w:val="28"/>
        </w:rPr>
      </w:pPr>
      <w:r w:rsidRPr="00C97168">
        <w:rPr>
          <w:b/>
          <w:sz w:val="28"/>
          <w:szCs w:val="28"/>
        </w:rPr>
        <w:t>Структура востребованности услуг финансовых организаций</w:t>
      </w:r>
      <w:r w:rsidRPr="00C97168">
        <w:rPr>
          <w:sz w:val="28"/>
          <w:szCs w:val="28"/>
        </w:rPr>
        <w:t xml:space="preserve"> разнообразна. Самыми востребованными финансовыми организациями, которыми пользуются потребители товаров, работ и услуг Новосибирской области являются банки (91,4%), треть респондентов (31,8%) пользуется услугами страховых организаций и 16,3% услугами негосударственных пенсионных фондов. Не пользуются услугами финансовых организаций 8,1% опрошенных.</w:t>
      </w:r>
    </w:p>
    <w:p w:rsidR="00577FFC" w:rsidRPr="00C97168" w:rsidRDefault="00577FFC" w:rsidP="00C971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7168">
        <w:rPr>
          <w:rFonts w:ascii="Times New Roman" w:hAnsi="Times New Roman" w:cs="Times New Roman"/>
          <w:sz w:val="28"/>
          <w:szCs w:val="28"/>
        </w:rPr>
        <w:t xml:space="preserve">Чаще других услугами </w:t>
      </w:r>
      <w:r w:rsidRPr="00C97168">
        <w:rPr>
          <w:rFonts w:ascii="Times New Roman" w:hAnsi="Times New Roman" w:cs="Times New Roman"/>
          <w:b/>
          <w:sz w:val="28"/>
          <w:szCs w:val="28"/>
        </w:rPr>
        <w:t xml:space="preserve">банков </w:t>
      </w:r>
      <w:r w:rsidRPr="00C97168">
        <w:rPr>
          <w:rFonts w:ascii="Times New Roman" w:hAnsi="Times New Roman" w:cs="Times New Roman"/>
          <w:sz w:val="28"/>
          <w:szCs w:val="28"/>
        </w:rPr>
        <w:t xml:space="preserve">пользуются жители следующих МО: Карасукский (100,0%),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Каргатский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 (98,6%) районы, </w:t>
      </w:r>
      <w:proofErr w:type="gramStart"/>
      <w:r w:rsidRPr="00C97168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C97168">
        <w:rPr>
          <w:rFonts w:ascii="Times New Roman" w:hAnsi="Times New Roman" w:cs="Times New Roman"/>
          <w:sz w:val="28"/>
          <w:szCs w:val="28"/>
        </w:rPr>
        <w:t xml:space="preserve">. Обь,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Маслянинский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 район (по 97,1%). Средний уровень зафиксирован в 5 муниципальных образованиях (разброс по МО от 64,3% до 72,9%). Низкий уровень использования услуг банка зафиксирован в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Доволенском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 районе (38,6%). Реже остальных групп населения услугами банков пользуются учащиеся, студенты (78%), респонденты с общим образованием (76,7%), жители сел, деревень и других сельских поселений (78,3%).</w:t>
      </w:r>
    </w:p>
    <w:p w:rsidR="00577FFC" w:rsidRPr="00C97168" w:rsidRDefault="00577FFC" w:rsidP="00C971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7168">
        <w:rPr>
          <w:rFonts w:ascii="Times New Roman" w:hAnsi="Times New Roman" w:cs="Times New Roman"/>
          <w:sz w:val="28"/>
          <w:szCs w:val="28"/>
        </w:rPr>
        <w:t xml:space="preserve">Использование услуг </w:t>
      </w:r>
      <w:r w:rsidRPr="00C97168">
        <w:rPr>
          <w:rFonts w:ascii="Times New Roman" w:hAnsi="Times New Roman" w:cs="Times New Roman"/>
          <w:b/>
          <w:sz w:val="28"/>
          <w:szCs w:val="28"/>
        </w:rPr>
        <w:t>страховых организаций</w:t>
      </w:r>
      <w:r w:rsidRPr="00C97168">
        <w:rPr>
          <w:rFonts w:ascii="Times New Roman" w:hAnsi="Times New Roman" w:cs="Times New Roman"/>
          <w:sz w:val="28"/>
          <w:szCs w:val="28"/>
        </w:rPr>
        <w:t xml:space="preserve"> наиболее актуально для предпринимателей и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самозанятых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 (44,2%), респондентов, имеющих доход от 30 до 60 тыс. рублей (49,7%), более 60 тыс. рублей (54,3%), а также жителей </w:t>
      </w:r>
      <w:proofErr w:type="gramStart"/>
      <w:r w:rsidRPr="00C97168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C97168">
        <w:rPr>
          <w:rFonts w:ascii="Times New Roman" w:hAnsi="Times New Roman" w:cs="Times New Roman"/>
          <w:sz w:val="28"/>
          <w:szCs w:val="28"/>
        </w:rPr>
        <w:t xml:space="preserve">. Оби (54,3%). Реже других используют страховые </w:t>
      </w:r>
      <w:proofErr w:type="gramStart"/>
      <w:r w:rsidRPr="00C97168">
        <w:rPr>
          <w:rFonts w:ascii="Times New Roman" w:hAnsi="Times New Roman" w:cs="Times New Roman"/>
          <w:sz w:val="28"/>
          <w:szCs w:val="28"/>
        </w:rPr>
        <w:t>услуги</w:t>
      </w:r>
      <w:proofErr w:type="gramEnd"/>
      <w:r w:rsidRPr="00C97168">
        <w:rPr>
          <w:rFonts w:ascii="Times New Roman" w:hAnsi="Times New Roman" w:cs="Times New Roman"/>
          <w:sz w:val="28"/>
          <w:szCs w:val="28"/>
        </w:rPr>
        <w:t xml:space="preserve"> следующие группы опрошенных: пенсионеры, инвалиды (20,9%), учащиеся и студенты (4,8%), респонденты, имеющие общее образование (9,0%), уровень дохода в месяц до 10 тыс. рублей (17,3%), от 10 до 15 тыс. рублей (19,3%), жители ПГТ (16,2%), сельских населенных пунктов (13,9%). В большинстве муниципальных образований Новосибирской области зафиксирован низкий уровень использования страховых услуг (34 МО), реже всего их используют </w:t>
      </w:r>
      <w:proofErr w:type="gramStart"/>
      <w:r w:rsidRPr="00C97168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C9716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C97168">
        <w:rPr>
          <w:rFonts w:ascii="Times New Roman" w:hAnsi="Times New Roman" w:cs="Times New Roman"/>
          <w:sz w:val="28"/>
          <w:szCs w:val="28"/>
        </w:rPr>
        <w:t>Здвинском</w:t>
      </w:r>
      <w:proofErr w:type="gramEnd"/>
      <w:r w:rsidRPr="00C97168">
        <w:rPr>
          <w:rFonts w:ascii="Times New Roman" w:hAnsi="Times New Roman" w:cs="Times New Roman"/>
          <w:sz w:val="28"/>
          <w:szCs w:val="28"/>
        </w:rPr>
        <w:t xml:space="preserve"> (8,6%), Барабинском,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Мошковском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 (по 7,1%),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Кочковском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Сузунском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, Чистоозерном (по 5,7%),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Маслянинском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, Северном (по 4,3%),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Доволенском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Искитимском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 (по 2,9%),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Болотнинском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Кыштовском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 (по 1,4%) районах. </w:t>
      </w:r>
    </w:p>
    <w:p w:rsidR="00577FFC" w:rsidRPr="00C97168" w:rsidRDefault="00577FFC" w:rsidP="00C97168">
      <w:pPr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</w:rPr>
      </w:pPr>
      <w:r w:rsidRPr="00C97168">
        <w:rPr>
          <w:rFonts w:ascii="Times New Roman" w:hAnsi="Times New Roman" w:cs="Times New Roman"/>
          <w:sz w:val="28"/>
          <w:szCs w:val="28"/>
        </w:rPr>
        <w:t xml:space="preserve">Чаще других в </w:t>
      </w:r>
      <w:r w:rsidRPr="00C97168">
        <w:rPr>
          <w:rFonts w:ascii="Times New Roman" w:hAnsi="Times New Roman" w:cs="Times New Roman"/>
          <w:b/>
          <w:sz w:val="28"/>
          <w:szCs w:val="28"/>
        </w:rPr>
        <w:t>негосударственные пенсионные фонды</w:t>
      </w:r>
      <w:r w:rsidRPr="00C97168">
        <w:rPr>
          <w:rFonts w:ascii="Times New Roman" w:hAnsi="Times New Roman" w:cs="Times New Roman"/>
          <w:sz w:val="28"/>
          <w:szCs w:val="28"/>
        </w:rPr>
        <w:t xml:space="preserve"> обращаются респонденты, занятые в домашнем хозяйстве, находящиеся в декретном отпуске или по уходу за ребенком (30,3%). Реже других – респонденты, имеющие научную степень (1,7%), учащиеся, студенты (2,4%), имеющие общее образование (2,7%), а также пенсионеры, инвалиды (4,5%), безработные (5,3%). Востребованность услуг негосударственных пенсионных фондов в среднем по Новосибирской области находится на низком уровне (менее 50,0%). Минимальный уровень использования услуг негосударственных пенсионных фондов зафиксирован в следующих МО: Венгеровский,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Доволенский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Чистоозерный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 (по 2,9%),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Кыштовский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Маслянинский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 (по 1,4%),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Здвинский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Искитимский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Кочковский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Мошковский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, Северный,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Усть-Таркский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 районы (по 0%).</w:t>
      </w:r>
    </w:p>
    <w:p w:rsidR="00577FFC" w:rsidRPr="00C97168" w:rsidRDefault="00577FFC" w:rsidP="00C97168">
      <w:pPr>
        <w:pStyle w:val="Default"/>
        <w:ind w:firstLine="709"/>
        <w:jc w:val="both"/>
        <w:rPr>
          <w:sz w:val="28"/>
          <w:szCs w:val="28"/>
        </w:rPr>
      </w:pPr>
    </w:p>
    <w:p w:rsidR="00577FFC" w:rsidRPr="00C97168" w:rsidRDefault="00577FFC" w:rsidP="00C971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7168">
        <w:rPr>
          <w:rFonts w:ascii="Times New Roman" w:hAnsi="Times New Roman" w:cs="Times New Roman"/>
          <w:sz w:val="28"/>
          <w:szCs w:val="28"/>
        </w:rPr>
        <w:lastRenderedPageBreak/>
        <w:t>По оценке жителей Новосибирской области</w:t>
      </w:r>
      <w:r w:rsidR="00340BCE" w:rsidRPr="00C97168">
        <w:rPr>
          <w:rFonts w:ascii="Times New Roman" w:hAnsi="Times New Roman" w:cs="Times New Roman"/>
          <w:sz w:val="28"/>
          <w:szCs w:val="28"/>
        </w:rPr>
        <w:t>,</w:t>
      </w:r>
      <w:r w:rsidRPr="00C97168">
        <w:rPr>
          <w:rFonts w:ascii="Times New Roman" w:hAnsi="Times New Roman" w:cs="Times New Roman"/>
          <w:sz w:val="28"/>
          <w:szCs w:val="28"/>
        </w:rPr>
        <w:t xml:space="preserve"> </w:t>
      </w:r>
      <w:r w:rsidRPr="00C97168">
        <w:rPr>
          <w:rFonts w:ascii="Times New Roman" w:hAnsi="Times New Roman" w:cs="Times New Roman"/>
          <w:b/>
          <w:sz w:val="28"/>
          <w:szCs w:val="28"/>
        </w:rPr>
        <w:t>выбор финансовых организаций достаточный</w:t>
      </w:r>
      <w:r w:rsidRPr="00C97168">
        <w:rPr>
          <w:rFonts w:ascii="Times New Roman" w:hAnsi="Times New Roman" w:cs="Times New Roman"/>
          <w:sz w:val="28"/>
          <w:szCs w:val="28"/>
        </w:rPr>
        <w:t xml:space="preserve">, значение показателя находится на высоком уровне – 79,0% (высокому уровню соответствует значение от 75,0% и выше). Отсутствие выбора финансовых организаций отмечали 11,2% опрошенных. </w:t>
      </w:r>
    </w:p>
    <w:p w:rsidR="00577FFC" w:rsidRPr="00C97168" w:rsidRDefault="00577FFC" w:rsidP="00C971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7168">
        <w:rPr>
          <w:rFonts w:ascii="Times New Roman" w:hAnsi="Times New Roman" w:cs="Times New Roman"/>
          <w:sz w:val="28"/>
          <w:szCs w:val="28"/>
        </w:rPr>
        <w:t>Менее 4% опрошенных отмечают, что выбор финансовых организаций достаточен, но при этом есть потребность в увеличении (</w:t>
      </w:r>
      <w:proofErr w:type="gramStart"/>
      <w:r w:rsidRPr="00C97168">
        <w:rPr>
          <w:rFonts w:ascii="Times New Roman" w:hAnsi="Times New Roman" w:cs="Times New Roman"/>
          <w:sz w:val="28"/>
          <w:szCs w:val="28"/>
        </w:rPr>
        <w:t>см</w:t>
      </w:r>
      <w:proofErr w:type="gramEnd"/>
      <w:r w:rsidRPr="00C97168">
        <w:rPr>
          <w:rFonts w:ascii="Times New Roman" w:hAnsi="Times New Roman" w:cs="Times New Roman"/>
          <w:sz w:val="28"/>
          <w:szCs w:val="28"/>
        </w:rPr>
        <w:t>. диаграмму 2.1):</w:t>
      </w:r>
    </w:p>
    <w:p w:rsidR="00577FFC" w:rsidRPr="00C97168" w:rsidRDefault="00577FFC" w:rsidP="00C971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7168">
        <w:rPr>
          <w:rFonts w:ascii="Times New Roman" w:hAnsi="Times New Roman" w:cs="Times New Roman"/>
          <w:sz w:val="28"/>
          <w:szCs w:val="28"/>
        </w:rPr>
        <w:t>- количества отделений банков (2,5%);</w:t>
      </w:r>
    </w:p>
    <w:p w:rsidR="00577FFC" w:rsidRPr="00C97168" w:rsidRDefault="00577FFC" w:rsidP="00C971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7168">
        <w:rPr>
          <w:rFonts w:ascii="Times New Roman" w:hAnsi="Times New Roman" w:cs="Times New Roman"/>
          <w:sz w:val="28"/>
          <w:szCs w:val="28"/>
        </w:rPr>
        <w:t>- количества банкоматов (0,6%).</w:t>
      </w:r>
    </w:p>
    <w:p w:rsidR="00577FFC" w:rsidRPr="00C97168" w:rsidRDefault="00577FFC" w:rsidP="00C971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7168">
        <w:rPr>
          <w:rFonts w:ascii="Times New Roman" w:hAnsi="Times New Roman" w:cs="Times New Roman"/>
          <w:sz w:val="28"/>
          <w:szCs w:val="28"/>
        </w:rPr>
        <w:t xml:space="preserve">Среди выделенных групп населения есть те, кто чаще считает выбор финансовых организаций достаточным, к ним относятся: предприниматели,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самозанятые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 (89,1%), респонденты с уровнем среднемесячного дохода от 30 до 60 тыс. рублей (95,5%), а также жители </w:t>
      </w:r>
      <w:proofErr w:type="gramStart"/>
      <w:r w:rsidRPr="00C97168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C97168">
        <w:rPr>
          <w:rFonts w:ascii="Times New Roman" w:hAnsi="Times New Roman" w:cs="Times New Roman"/>
          <w:sz w:val="28"/>
          <w:szCs w:val="28"/>
        </w:rPr>
        <w:t xml:space="preserve">. Новосибирска (93%), г. Бердска (94,3%), г.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Искитима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 (91,4%). Значение показателя 18 муниципальных образований находится на среднем уровне. </w:t>
      </w:r>
      <w:proofErr w:type="gramStart"/>
      <w:r w:rsidRPr="00C97168">
        <w:rPr>
          <w:rFonts w:ascii="Times New Roman" w:hAnsi="Times New Roman" w:cs="Times New Roman"/>
          <w:sz w:val="28"/>
          <w:szCs w:val="28"/>
        </w:rPr>
        <w:t xml:space="preserve">Жители 12 муниципальных образований реже других считают выбор финансовых организаций достаточным, наиболее низкий показатель зафиксирован в Новосибирском (28,6%) и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Кыштовском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 районах (21,4%). </w:t>
      </w:r>
      <w:proofErr w:type="gramEnd"/>
    </w:p>
    <w:p w:rsidR="00577FFC" w:rsidRPr="00C97168" w:rsidRDefault="00577FFC" w:rsidP="00C97168">
      <w:pPr>
        <w:pStyle w:val="Default"/>
        <w:ind w:firstLine="709"/>
        <w:jc w:val="both"/>
        <w:rPr>
          <w:sz w:val="28"/>
          <w:szCs w:val="28"/>
        </w:rPr>
      </w:pPr>
      <w:proofErr w:type="gramStart"/>
      <w:r w:rsidRPr="00C97168">
        <w:rPr>
          <w:b/>
          <w:sz w:val="28"/>
          <w:szCs w:val="28"/>
        </w:rPr>
        <w:t>Уровень удовлетворенности деятельностью финансовых организаций</w:t>
      </w:r>
      <w:r w:rsidRPr="00C97168">
        <w:rPr>
          <w:sz w:val="28"/>
          <w:szCs w:val="28"/>
        </w:rPr>
        <w:t xml:space="preserve"> равен 92,6% и соответствует высокой отметке (75,0% и выше), частично удовлетворены – 47,1% и удовлетворены – 45,5% опрошенных.</w:t>
      </w:r>
      <w:proofErr w:type="gramEnd"/>
      <w:r w:rsidRPr="00C97168">
        <w:rPr>
          <w:sz w:val="28"/>
          <w:szCs w:val="28"/>
        </w:rPr>
        <w:t xml:space="preserve"> Менее 7,4% не </w:t>
      </w:r>
      <w:proofErr w:type="gramStart"/>
      <w:r w:rsidRPr="00C97168">
        <w:rPr>
          <w:sz w:val="28"/>
          <w:szCs w:val="28"/>
        </w:rPr>
        <w:t>удовлетворены</w:t>
      </w:r>
      <w:proofErr w:type="gramEnd"/>
      <w:r w:rsidRPr="00C97168">
        <w:rPr>
          <w:sz w:val="28"/>
          <w:szCs w:val="28"/>
        </w:rPr>
        <w:t xml:space="preserve"> деятельностью финансовых организаций. </w:t>
      </w:r>
    </w:p>
    <w:p w:rsidR="00577FFC" w:rsidRPr="00C97168" w:rsidRDefault="00577FFC" w:rsidP="00C971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7168">
        <w:rPr>
          <w:rFonts w:ascii="Times New Roman" w:hAnsi="Times New Roman" w:cs="Times New Roman"/>
          <w:sz w:val="28"/>
          <w:szCs w:val="28"/>
        </w:rPr>
        <w:t xml:space="preserve">Респонденты, которые не удовлетворены деятельностью финансовых организаций, чаще всего отмечали следующие организации: банки Открытие,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Альфабанк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C97168">
        <w:rPr>
          <w:rFonts w:ascii="Times New Roman" w:hAnsi="Times New Roman" w:cs="Times New Roman"/>
          <w:sz w:val="28"/>
          <w:szCs w:val="28"/>
        </w:rPr>
        <w:t>Левобережный</w:t>
      </w:r>
      <w:proofErr w:type="gramEnd"/>
      <w:r w:rsidRPr="00C9716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Россельхозбанк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, ВТБ24,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Совкомбанк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 (60,8%), деятельностью Сбербанка не удовлетворена малая часть опрошенных (16,6%). </w:t>
      </w:r>
    </w:p>
    <w:p w:rsidR="00577FFC" w:rsidRPr="00C97168" w:rsidRDefault="00577FFC" w:rsidP="00C971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7168">
        <w:rPr>
          <w:rFonts w:ascii="Times New Roman" w:hAnsi="Times New Roman" w:cs="Times New Roman"/>
          <w:sz w:val="28"/>
          <w:szCs w:val="28"/>
        </w:rPr>
        <w:t xml:space="preserve">В дополнение к перечню организаций, которыми респонденты </w:t>
      </w:r>
      <w:proofErr w:type="gramStart"/>
      <w:r w:rsidRPr="00C97168">
        <w:rPr>
          <w:rFonts w:ascii="Times New Roman" w:hAnsi="Times New Roman" w:cs="Times New Roman"/>
          <w:sz w:val="28"/>
          <w:szCs w:val="28"/>
        </w:rPr>
        <w:t>оказались</w:t>
      </w:r>
      <w:proofErr w:type="gramEnd"/>
      <w:r w:rsidRPr="00C97168">
        <w:rPr>
          <w:rFonts w:ascii="Times New Roman" w:hAnsi="Times New Roman" w:cs="Times New Roman"/>
          <w:sz w:val="28"/>
          <w:szCs w:val="28"/>
        </w:rPr>
        <w:t xml:space="preserve"> не удовлетворены, респонденты отметили основные </w:t>
      </w:r>
      <w:r w:rsidRPr="00C97168">
        <w:rPr>
          <w:rFonts w:ascii="Times New Roman" w:hAnsi="Times New Roman" w:cs="Times New Roman"/>
          <w:b/>
          <w:sz w:val="28"/>
          <w:szCs w:val="28"/>
        </w:rPr>
        <w:t>причины неудовлетворенности</w:t>
      </w:r>
      <w:r w:rsidRPr="00C97168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577FFC" w:rsidRPr="00C97168" w:rsidRDefault="00577FFC" w:rsidP="00C97168">
      <w:pPr>
        <w:pStyle w:val="af9"/>
        <w:numPr>
          <w:ilvl w:val="0"/>
          <w:numId w:val="10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7168">
        <w:rPr>
          <w:rFonts w:ascii="Times New Roman" w:hAnsi="Times New Roman" w:cs="Times New Roman"/>
          <w:sz w:val="28"/>
          <w:szCs w:val="28"/>
        </w:rPr>
        <w:t>невыгодные условия для клиентов банка при использовании финансовых продуктов (услуг) (12,3%);</w:t>
      </w:r>
    </w:p>
    <w:p w:rsidR="00577FFC" w:rsidRPr="00C97168" w:rsidRDefault="00577FFC" w:rsidP="00C97168">
      <w:pPr>
        <w:pStyle w:val="af9"/>
        <w:numPr>
          <w:ilvl w:val="0"/>
          <w:numId w:val="10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7168">
        <w:rPr>
          <w:rFonts w:ascii="Times New Roman" w:hAnsi="Times New Roman" w:cs="Times New Roman"/>
          <w:sz w:val="28"/>
          <w:szCs w:val="28"/>
        </w:rPr>
        <w:t xml:space="preserve">нехватка отделений банков в населенном пункте (5,2%); </w:t>
      </w:r>
    </w:p>
    <w:p w:rsidR="00577FFC" w:rsidRPr="00C97168" w:rsidRDefault="00577FFC" w:rsidP="00C97168">
      <w:pPr>
        <w:pStyle w:val="af9"/>
        <w:numPr>
          <w:ilvl w:val="0"/>
          <w:numId w:val="10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7168">
        <w:rPr>
          <w:rFonts w:ascii="Times New Roman" w:hAnsi="Times New Roman" w:cs="Times New Roman"/>
          <w:sz w:val="28"/>
          <w:szCs w:val="28"/>
        </w:rPr>
        <w:t>нехватка банкоматов в населенном пункте (2,6%).</w:t>
      </w:r>
    </w:p>
    <w:p w:rsidR="00577FFC" w:rsidRPr="00C97168" w:rsidRDefault="00577FFC" w:rsidP="00C971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7168">
        <w:rPr>
          <w:rFonts w:ascii="Times New Roman" w:hAnsi="Times New Roman" w:cs="Times New Roman"/>
          <w:sz w:val="28"/>
          <w:szCs w:val="28"/>
        </w:rPr>
        <w:t xml:space="preserve">При рассмотрении показателя удовлетворенности в разрезе муниципальных образований в большинстве муниципальных </w:t>
      </w:r>
      <w:r w:rsidR="002A31A5" w:rsidRPr="00C97168">
        <w:rPr>
          <w:rFonts w:ascii="Times New Roman" w:hAnsi="Times New Roman" w:cs="Times New Roman"/>
          <w:sz w:val="28"/>
          <w:szCs w:val="28"/>
        </w:rPr>
        <w:t>образовани</w:t>
      </w:r>
      <w:r w:rsidR="002A31A5">
        <w:rPr>
          <w:rFonts w:ascii="Times New Roman" w:hAnsi="Times New Roman" w:cs="Times New Roman"/>
          <w:sz w:val="28"/>
          <w:szCs w:val="28"/>
        </w:rPr>
        <w:t>й</w:t>
      </w:r>
      <w:r w:rsidR="002A31A5" w:rsidRPr="00C97168">
        <w:rPr>
          <w:rFonts w:ascii="Times New Roman" w:hAnsi="Times New Roman" w:cs="Times New Roman"/>
          <w:sz w:val="28"/>
          <w:szCs w:val="28"/>
        </w:rPr>
        <w:t xml:space="preserve"> </w:t>
      </w:r>
      <w:r w:rsidRPr="00C97168">
        <w:rPr>
          <w:rFonts w:ascii="Times New Roman" w:hAnsi="Times New Roman" w:cs="Times New Roman"/>
          <w:sz w:val="28"/>
          <w:szCs w:val="28"/>
        </w:rPr>
        <w:t xml:space="preserve">(34 МО) зафиксирован высокий уровень удовлетворенности деятельностью финансовых организаций (размах по МО с 82,3% до 100%). Наибольший уровень удовлетворенности зафиксирован в следующих муниципальных образованиях: </w:t>
      </w:r>
      <w:proofErr w:type="gramStart"/>
      <w:r w:rsidRPr="00C97168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C97168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Искитим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Болотнинский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Доволенский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Коченевский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Кочковский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Краснозерский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Маслянинский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, Ордынский районы (по каждому 100,0% соответственно). Средний уровень удовлетворенности деятельностью финансовых организаций зафиксирован в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Баганском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 муниципальном районе (50,7%). </w:t>
      </w:r>
    </w:p>
    <w:p w:rsidR="00577FFC" w:rsidRPr="00C97168" w:rsidRDefault="00577FFC" w:rsidP="00C971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7168">
        <w:rPr>
          <w:rFonts w:ascii="Times New Roman" w:hAnsi="Times New Roman" w:cs="Times New Roman"/>
          <w:sz w:val="28"/>
          <w:szCs w:val="28"/>
        </w:rPr>
        <w:t xml:space="preserve">К тем, кто удовлетворен деятельностью финансовых организаций чаще всего относятся студенты (69,5%), респонденты, имеющие общее </w:t>
      </w:r>
      <w:r w:rsidRPr="00C97168">
        <w:rPr>
          <w:rFonts w:ascii="Times New Roman" w:hAnsi="Times New Roman" w:cs="Times New Roman"/>
          <w:sz w:val="28"/>
          <w:szCs w:val="28"/>
        </w:rPr>
        <w:lastRenderedPageBreak/>
        <w:t xml:space="preserve">образование (55,9%), научную степень (67,4%). Реже других полностью удовлетворены деятельностью финансовых организаций респонденты, у которых средний доход в месяц более 60 тыс. рублей (34,1%). </w:t>
      </w:r>
    </w:p>
    <w:p w:rsidR="00577FFC" w:rsidRPr="00C97168" w:rsidRDefault="00577FFC" w:rsidP="00C97168">
      <w:pPr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</w:rPr>
      </w:pPr>
      <w:r w:rsidRPr="00C97168">
        <w:rPr>
          <w:rFonts w:ascii="Times New Roman" w:hAnsi="Times New Roman" w:cs="Times New Roman"/>
          <w:sz w:val="28"/>
          <w:szCs w:val="28"/>
        </w:rPr>
        <w:t xml:space="preserve">Уровень удовлетворенности деятельностью банков в среднем по Новосибирской области незначительно выше (на 4,5%), чем в среднем по РФ. </w:t>
      </w:r>
      <w:r w:rsidRPr="00C97168">
        <w:rPr>
          <w:rFonts w:ascii="Times New Roman" w:eastAsia="Calibri" w:hAnsi="Times New Roman" w:cs="Times New Roman"/>
          <w:sz w:val="28"/>
          <w:szCs w:val="28"/>
        </w:rPr>
        <w:t xml:space="preserve">К респондентам, которые удовлетворены банковскими услугами, чаще всего относятся учащиеся и студенты (79,8%), не имеющие детей (60,5%), проживающие в районных центрах, городских округах (62,7%), а именно в </w:t>
      </w:r>
      <w:proofErr w:type="gramStart"/>
      <w:r w:rsidRPr="00C97168">
        <w:rPr>
          <w:rFonts w:ascii="Times New Roman" w:eastAsia="Calibri" w:hAnsi="Times New Roman" w:cs="Times New Roman"/>
          <w:sz w:val="28"/>
          <w:szCs w:val="28"/>
        </w:rPr>
        <w:t>г</w:t>
      </w:r>
      <w:proofErr w:type="gramEnd"/>
      <w:r w:rsidRPr="00C97168">
        <w:rPr>
          <w:rFonts w:ascii="Times New Roman" w:eastAsia="Calibri" w:hAnsi="Times New Roman" w:cs="Times New Roman"/>
          <w:sz w:val="28"/>
          <w:szCs w:val="28"/>
        </w:rPr>
        <w:t>.</w:t>
      </w:r>
      <w:r w:rsidR="00E250AA">
        <w:rPr>
          <w:rFonts w:ascii="Times New Roman" w:eastAsia="Calibri" w:hAnsi="Times New Roman" w:cs="Times New Roman"/>
          <w:sz w:val="28"/>
          <w:szCs w:val="28"/>
        </w:rPr>
        <w:t> </w:t>
      </w:r>
      <w:r w:rsidRPr="00C97168">
        <w:rPr>
          <w:rFonts w:ascii="Times New Roman" w:eastAsia="Calibri" w:hAnsi="Times New Roman" w:cs="Times New Roman"/>
          <w:sz w:val="28"/>
          <w:szCs w:val="28"/>
        </w:rPr>
        <w:t xml:space="preserve">Оби и Куйбышевском районе (по 80,0%). </w:t>
      </w:r>
    </w:p>
    <w:p w:rsidR="00577FFC" w:rsidRPr="00C97168" w:rsidRDefault="00577FFC" w:rsidP="00C971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7168">
        <w:rPr>
          <w:rFonts w:ascii="Times New Roman" w:hAnsi="Times New Roman" w:cs="Times New Roman"/>
          <w:sz w:val="28"/>
          <w:szCs w:val="28"/>
        </w:rPr>
        <w:t xml:space="preserve">Потребители товаров, работ и услуг Новосибирской области в большей степени </w:t>
      </w:r>
      <w:r w:rsidRPr="00C97168">
        <w:rPr>
          <w:rFonts w:ascii="Times New Roman" w:hAnsi="Times New Roman" w:cs="Times New Roman"/>
          <w:b/>
          <w:sz w:val="28"/>
          <w:szCs w:val="28"/>
        </w:rPr>
        <w:t>удовлетворены доступностью</w:t>
      </w:r>
      <w:r w:rsidRPr="00C97168">
        <w:rPr>
          <w:rFonts w:ascii="Times New Roman" w:hAnsi="Times New Roman" w:cs="Times New Roman"/>
          <w:sz w:val="28"/>
          <w:szCs w:val="28"/>
        </w:rPr>
        <w:t xml:space="preserve"> (72,5% опрошенных) и </w:t>
      </w:r>
      <w:r w:rsidRPr="00C97168">
        <w:rPr>
          <w:rFonts w:ascii="Times New Roman" w:hAnsi="Times New Roman" w:cs="Times New Roman"/>
          <w:b/>
          <w:sz w:val="28"/>
          <w:szCs w:val="28"/>
        </w:rPr>
        <w:t>качеством</w:t>
      </w:r>
      <w:r w:rsidRPr="00C97168">
        <w:rPr>
          <w:rFonts w:ascii="Times New Roman" w:hAnsi="Times New Roman" w:cs="Times New Roman"/>
          <w:sz w:val="28"/>
          <w:szCs w:val="28"/>
        </w:rPr>
        <w:t xml:space="preserve"> финансовых продуктов (64,2%), меньше всего удовлетворены </w:t>
      </w:r>
      <w:r w:rsidRPr="00C97168">
        <w:rPr>
          <w:rFonts w:ascii="Times New Roman" w:hAnsi="Times New Roman" w:cs="Times New Roman"/>
          <w:b/>
          <w:sz w:val="28"/>
          <w:szCs w:val="28"/>
        </w:rPr>
        <w:t>стоимостью</w:t>
      </w:r>
      <w:r w:rsidRPr="00C97168">
        <w:rPr>
          <w:rFonts w:ascii="Times New Roman" w:hAnsi="Times New Roman" w:cs="Times New Roman"/>
          <w:sz w:val="28"/>
          <w:szCs w:val="28"/>
        </w:rPr>
        <w:t xml:space="preserve"> финансовых продуктов (услуг)</w:t>
      </w:r>
      <w:r w:rsidR="00EB636A" w:rsidRPr="00C97168">
        <w:rPr>
          <w:rFonts w:ascii="Times New Roman" w:hAnsi="Times New Roman" w:cs="Times New Roman"/>
          <w:sz w:val="28"/>
          <w:szCs w:val="28"/>
        </w:rPr>
        <w:t xml:space="preserve"> </w:t>
      </w:r>
      <w:r w:rsidRPr="00C97168">
        <w:rPr>
          <w:rFonts w:ascii="Times New Roman" w:hAnsi="Times New Roman" w:cs="Times New Roman"/>
          <w:sz w:val="28"/>
          <w:szCs w:val="28"/>
        </w:rPr>
        <w:t>– 29,5%.</w:t>
      </w:r>
    </w:p>
    <w:p w:rsidR="00577FFC" w:rsidRPr="00C97168" w:rsidRDefault="00577FFC" w:rsidP="00C971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7168">
        <w:rPr>
          <w:rFonts w:ascii="Times New Roman" w:hAnsi="Times New Roman" w:cs="Times New Roman"/>
          <w:sz w:val="28"/>
          <w:szCs w:val="28"/>
        </w:rPr>
        <w:t xml:space="preserve">Чаще других удовлетворены качеством финансовых продуктов респонденты, имеющие научную степень (81,9%). </w:t>
      </w:r>
      <w:proofErr w:type="gramStart"/>
      <w:r w:rsidRPr="00C97168">
        <w:rPr>
          <w:rFonts w:ascii="Times New Roman" w:hAnsi="Times New Roman" w:cs="Times New Roman"/>
          <w:sz w:val="28"/>
          <w:szCs w:val="28"/>
        </w:rPr>
        <w:t>Реже</w:t>
      </w:r>
      <w:proofErr w:type="gramEnd"/>
      <w:r w:rsidRPr="00C97168">
        <w:rPr>
          <w:rFonts w:ascii="Times New Roman" w:hAnsi="Times New Roman" w:cs="Times New Roman"/>
          <w:sz w:val="28"/>
          <w:szCs w:val="28"/>
        </w:rPr>
        <w:t xml:space="preserve"> других удовлетворены качеством финансовых продуктов респонденты с общим образованием (54,0%), с неполным высшем образованием (51,0%) и имеющие ежемесячный доход более 60 тыс. рублей (37,6%). В разрезе территорий Новосибирской области средний уровень удовлетворенности (50,0</w:t>
      </w:r>
      <w:r w:rsidR="00EB636A" w:rsidRPr="00C97168">
        <w:rPr>
          <w:rFonts w:ascii="Times New Roman" w:hAnsi="Times New Roman" w:cs="Times New Roman"/>
          <w:sz w:val="28"/>
          <w:szCs w:val="28"/>
        </w:rPr>
        <w:t>–</w:t>
      </w:r>
      <w:r w:rsidRPr="00C97168">
        <w:rPr>
          <w:rFonts w:ascii="Times New Roman" w:hAnsi="Times New Roman" w:cs="Times New Roman"/>
          <w:sz w:val="28"/>
          <w:szCs w:val="28"/>
        </w:rPr>
        <w:t xml:space="preserve">74,9%) качеством финансовых продуктов отмечен в 21 МО (размах от 51,4% до 74,3%). Низкий уровень удовлетворенности качеством зафиксирован в 5 МО: Венгеровский (45,7%),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Тогучинский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 (42,9%), Ордынский (37,1%),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Усть-Таркский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 (32,9%) и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Кыштовский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 (15,7%) районы.</w:t>
      </w:r>
    </w:p>
    <w:p w:rsidR="00577FFC" w:rsidRPr="00C97168" w:rsidRDefault="00577FFC" w:rsidP="00C971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7168">
        <w:rPr>
          <w:rFonts w:ascii="Times New Roman" w:hAnsi="Times New Roman" w:cs="Times New Roman"/>
          <w:sz w:val="28"/>
          <w:szCs w:val="28"/>
        </w:rPr>
        <w:t xml:space="preserve">По группам населения реже других удовлетворены доступностью финансовых продуктов потребители с общим образованием (51,3%), имеющие </w:t>
      </w:r>
      <w:proofErr w:type="gramStart"/>
      <w:r w:rsidRPr="00C97168">
        <w:rPr>
          <w:rFonts w:ascii="Times New Roman" w:hAnsi="Times New Roman" w:cs="Times New Roman"/>
          <w:sz w:val="28"/>
          <w:szCs w:val="28"/>
        </w:rPr>
        <w:t>ежемесячный</w:t>
      </w:r>
      <w:proofErr w:type="gramEnd"/>
      <w:r w:rsidRPr="00C97168">
        <w:rPr>
          <w:rFonts w:ascii="Times New Roman" w:hAnsi="Times New Roman" w:cs="Times New Roman"/>
          <w:sz w:val="28"/>
          <w:szCs w:val="28"/>
        </w:rPr>
        <w:t xml:space="preserve"> до 10 тыс. рублей (59,8%) и проживающие в селе, деревне и других сельских поселениях (53,3%). В разрезе территорий Новосибирской области средний уровень удовлетворенности </w:t>
      </w:r>
      <w:r w:rsidR="00EB636A" w:rsidRPr="00C97168">
        <w:rPr>
          <w:rFonts w:ascii="Times New Roman" w:hAnsi="Times New Roman" w:cs="Times New Roman"/>
          <w:sz w:val="28"/>
          <w:szCs w:val="28"/>
        </w:rPr>
        <w:t xml:space="preserve">доступностью </w:t>
      </w:r>
      <w:r w:rsidRPr="00C97168">
        <w:rPr>
          <w:rFonts w:ascii="Times New Roman" w:hAnsi="Times New Roman" w:cs="Times New Roman"/>
          <w:sz w:val="28"/>
          <w:szCs w:val="28"/>
        </w:rPr>
        <w:t xml:space="preserve">отмечен в 14 МО (размах от 52,9% до 74,3%). Низкий уровень зафиксирован в 9 МО (разброс по МО от 12,9% до 48,6%). В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Кыштовском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 районе (12,9%) отмечен самый низкий показатель удовлетворенности доступностью финансовых услуг. В Новосибирской области на 22,1% реже, чем в среднем по РФ</w:t>
      </w:r>
      <w:r w:rsidR="00EB636A" w:rsidRPr="00C97168">
        <w:rPr>
          <w:rFonts w:ascii="Times New Roman" w:hAnsi="Times New Roman" w:cs="Times New Roman"/>
          <w:sz w:val="28"/>
          <w:szCs w:val="28"/>
        </w:rPr>
        <w:t>,</w:t>
      </w:r>
      <w:r w:rsidRPr="00C97168">
        <w:rPr>
          <w:rFonts w:ascii="Times New Roman" w:hAnsi="Times New Roman" w:cs="Times New Roman"/>
          <w:sz w:val="28"/>
          <w:szCs w:val="28"/>
        </w:rPr>
        <w:t xml:space="preserve"> удовлетворены доступностью финансовых продуктов (72,5%).</w:t>
      </w:r>
    </w:p>
    <w:p w:rsidR="00577FFC" w:rsidRPr="00C97168" w:rsidRDefault="00577FFC" w:rsidP="00C971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7168">
        <w:rPr>
          <w:rFonts w:ascii="Times New Roman" w:hAnsi="Times New Roman" w:cs="Times New Roman"/>
          <w:sz w:val="28"/>
          <w:szCs w:val="28"/>
        </w:rPr>
        <w:t xml:space="preserve">Чаще других удовлетворены стоимостью финансовых продуктов (услуг) следующие группы населения: респонденты, имеющие научную степень (66,8%), проживающие в районном центре, городском округе (44%) и в ПГТ (41,4%). Менее удовлетворены потребители, имеющие доход более 60 тысяч рублей (17,2%). В большинстве муниципальных образований (24 МО) Новосибирской области зафиксирован низкий уровень значений показателя (разброс от 4,3% до 48,6%). </w:t>
      </w:r>
      <w:r w:rsidR="00EB636A" w:rsidRPr="00C97168">
        <w:rPr>
          <w:rFonts w:ascii="Times New Roman" w:hAnsi="Times New Roman" w:cs="Times New Roman"/>
          <w:sz w:val="28"/>
          <w:szCs w:val="28"/>
        </w:rPr>
        <w:t xml:space="preserve">Самый </w:t>
      </w:r>
      <w:r w:rsidRPr="00C97168">
        <w:rPr>
          <w:rFonts w:ascii="Times New Roman" w:hAnsi="Times New Roman" w:cs="Times New Roman"/>
          <w:sz w:val="28"/>
          <w:szCs w:val="28"/>
        </w:rPr>
        <w:t xml:space="preserve">низкий показатель зафиксирован в </w:t>
      </w:r>
      <w:proofErr w:type="spellStart"/>
      <w:r w:rsidRPr="00C97168">
        <w:rPr>
          <w:rFonts w:ascii="Times New Roman" w:hAnsi="Times New Roman" w:cs="Times New Roman"/>
          <w:sz w:val="28"/>
          <w:szCs w:val="28"/>
        </w:rPr>
        <w:t>Кыштовском</w:t>
      </w:r>
      <w:proofErr w:type="spellEnd"/>
      <w:r w:rsidRPr="00C97168">
        <w:rPr>
          <w:rFonts w:ascii="Times New Roman" w:hAnsi="Times New Roman" w:cs="Times New Roman"/>
          <w:sz w:val="28"/>
          <w:szCs w:val="28"/>
        </w:rPr>
        <w:t xml:space="preserve"> районе – 4,3%. В Новосибирской области на 58,1% реже, чем в среднем по РФ</w:t>
      </w:r>
      <w:r w:rsidR="00EB636A" w:rsidRPr="00C97168">
        <w:rPr>
          <w:rFonts w:ascii="Times New Roman" w:hAnsi="Times New Roman" w:cs="Times New Roman"/>
          <w:sz w:val="28"/>
          <w:szCs w:val="28"/>
        </w:rPr>
        <w:t>,</w:t>
      </w:r>
      <w:r w:rsidRPr="00C97168">
        <w:rPr>
          <w:rFonts w:ascii="Times New Roman" w:hAnsi="Times New Roman" w:cs="Times New Roman"/>
          <w:sz w:val="28"/>
          <w:szCs w:val="28"/>
        </w:rPr>
        <w:t xml:space="preserve"> удовлетворены стоимостью финансовых продуктов (29,5%).</w:t>
      </w:r>
    </w:p>
    <w:p w:rsidR="00577FFC" w:rsidRPr="00C97168" w:rsidRDefault="00577FFC" w:rsidP="00C971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7168">
        <w:rPr>
          <w:rFonts w:ascii="Times New Roman" w:hAnsi="Times New Roman" w:cs="Times New Roman"/>
          <w:sz w:val="28"/>
          <w:szCs w:val="28"/>
        </w:rPr>
        <w:t xml:space="preserve">Самой распространенной </w:t>
      </w:r>
      <w:r w:rsidRPr="00C97168">
        <w:rPr>
          <w:rFonts w:ascii="Times New Roman" w:hAnsi="Times New Roman" w:cs="Times New Roman"/>
          <w:b/>
          <w:sz w:val="28"/>
          <w:szCs w:val="28"/>
        </w:rPr>
        <w:t>трудностью при получении или использовании финансовых продуктов</w:t>
      </w:r>
      <w:r w:rsidRPr="00C97168">
        <w:rPr>
          <w:rFonts w:ascii="Times New Roman" w:hAnsi="Times New Roman" w:cs="Times New Roman"/>
          <w:sz w:val="28"/>
          <w:szCs w:val="28"/>
        </w:rPr>
        <w:t xml:space="preserve"> оказалась высокая процентная ставка по кредиту – отметили 60,2% ответивших на вопрос. Треть </w:t>
      </w:r>
      <w:r w:rsidRPr="00C97168">
        <w:rPr>
          <w:rFonts w:ascii="Times New Roman" w:hAnsi="Times New Roman" w:cs="Times New Roman"/>
          <w:sz w:val="28"/>
          <w:szCs w:val="28"/>
        </w:rPr>
        <w:lastRenderedPageBreak/>
        <w:t>потребителей испытывала затруднения с процентной ставкой по вкладам, считая ее низкой – 30,9% ответивших, пятая часть ответивших указала на недостаток денежных сре</w:t>
      </w:r>
      <w:proofErr w:type="gramStart"/>
      <w:r w:rsidRPr="00C97168">
        <w:rPr>
          <w:rFonts w:ascii="Times New Roman" w:hAnsi="Times New Roman" w:cs="Times New Roman"/>
          <w:sz w:val="28"/>
          <w:szCs w:val="28"/>
        </w:rPr>
        <w:t>дств дл</w:t>
      </w:r>
      <w:proofErr w:type="gramEnd"/>
      <w:r w:rsidRPr="00C97168">
        <w:rPr>
          <w:rFonts w:ascii="Times New Roman" w:hAnsi="Times New Roman" w:cs="Times New Roman"/>
          <w:sz w:val="28"/>
          <w:szCs w:val="28"/>
        </w:rPr>
        <w:t xml:space="preserve">я того, чтобы сделать вложение (19,8%). Менее 10% ответивших указали на высокую стоимость открытия счета и платы за использование банковских услуг (9,8%), сложности с территориальной доступностью банков (8,8%), части респондентов не дают кредит (8,3%), также у части респондентов нет официального подтверждения уровня дохода (7,8%). Меньшая доля </w:t>
      </w:r>
      <w:proofErr w:type="gramStart"/>
      <w:r w:rsidRPr="00C97168">
        <w:rPr>
          <w:rFonts w:ascii="Times New Roman" w:hAnsi="Times New Roman" w:cs="Times New Roman"/>
          <w:sz w:val="28"/>
          <w:szCs w:val="28"/>
        </w:rPr>
        <w:t>ответивших</w:t>
      </w:r>
      <w:proofErr w:type="gramEnd"/>
      <w:r w:rsidRPr="00C97168">
        <w:rPr>
          <w:rFonts w:ascii="Times New Roman" w:hAnsi="Times New Roman" w:cs="Times New Roman"/>
          <w:sz w:val="28"/>
          <w:szCs w:val="28"/>
        </w:rPr>
        <w:t xml:space="preserve"> на вопрос указала на незнание законодательства (6,8%).</w:t>
      </w:r>
    </w:p>
    <w:p w:rsidR="00645FF9" w:rsidRDefault="00645FF9" w:rsidP="00947854"/>
    <w:p w:rsidR="00645FF9" w:rsidRDefault="00645FF9"/>
    <w:p w:rsidR="00645FF9" w:rsidRDefault="00645FF9"/>
    <w:p w:rsidR="00645FF9" w:rsidRDefault="00645FF9"/>
    <w:p w:rsidR="00645FF9" w:rsidRDefault="00645FF9"/>
    <w:p w:rsidR="00645FF9" w:rsidRDefault="00645FF9"/>
    <w:p w:rsidR="00645FF9" w:rsidRDefault="00645FF9"/>
    <w:p w:rsidR="00645FF9" w:rsidRDefault="00645FF9"/>
    <w:p w:rsidR="00645FF9" w:rsidRDefault="00645FF9"/>
    <w:p w:rsidR="00645FF9" w:rsidRDefault="00645FF9"/>
    <w:p w:rsidR="00645FF9" w:rsidRDefault="00645FF9"/>
    <w:p w:rsidR="00645FF9" w:rsidRDefault="00645FF9"/>
    <w:p w:rsidR="00645FF9" w:rsidRDefault="00645FF9"/>
    <w:p w:rsidR="00645FF9" w:rsidRDefault="00645FF9"/>
    <w:p w:rsidR="00645FF9" w:rsidRDefault="00645FF9"/>
    <w:p w:rsidR="00645FF9" w:rsidRDefault="00645FF9"/>
    <w:p w:rsidR="00645FF9" w:rsidRDefault="00645FF9"/>
    <w:p w:rsidR="00645FF9" w:rsidRPr="00947854" w:rsidRDefault="00645FF9" w:rsidP="002E2081">
      <w:pPr>
        <w:ind w:firstLine="0"/>
      </w:pPr>
    </w:p>
    <w:p w:rsidR="00C97168" w:rsidRDefault="00C97168">
      <w:pPr>
        <w:spacing w:after="160"/>
        <w:ind w:firstLine="0"/>
        <w:rPr>
          <w:rFonts w:asciiTheme="majorHAnsi" w:eastAsiaTheme="majorEastAsia" w:hAnsiTheme="majorHAnsi" w:cstheme="majorBidi"/>
          <w:b/>
          <w:caps/>
          <w:color w:val="7C3776" w:themeColor="text2"/>
          <w:sz w:val="32"/>
          <w:szCs w:val="32"/>
        </w:rPr>
      </w:pPr>
      <w:r>
        <w:br w:type="page"/>
      </w:r>
    </w:p>
    <w:p w:rsidR="00D763EE" w:rsidRDefault="00D763EE" w:rsidP="00114357">
      <w:pPr>
        <w:pStyle w:val="1"/>
        <w:spacing w:before="0" w:after="0" w:line="240" w:lineRule="auto"/>
        <w:jc w:val="center"/>
        <w:rPr>
          <w:color w:val="auto"/>
        </w:rPr>
      </w:pPr>
      <w:bookmarkStart w:id="18" w:name="_Toc23957237"/>
      <w:r w:rsidRPr="00114357">
        <w:rPr>
          <w:color w:val="auto"/>
        </w:rPr>
        <w:lastRenderedPageBreak/>
        <w:t>ПРИЛОЖЕНИЕ А. Табличный отчет по результатам проведения мониторингА удовлетворенности населения деятельностью в сфере финансовых услуг, осуществляемой на территории Новосибирской области</w:t>
      </w:r>
      <w:bookmarkEnd w:id="18"/>
    </w:p>
    <w:p w:rsidR="00114357" w:rsidRPr="00114357" w:rsidRDefault="00114357" w:rsidP="00114357"/>
    <w:p w:rsidR="00D763EE" w:rsidRPr="003376C9" w:rsidRDefault="00D763EE" w:rsidP="003376C9">
      <w:pPr>
        <w:pStyle w:val="2"/>
        <w:numPr>
          <w:ilvl w:val="0"/>
          <w:numId w:val="12"/>
        </w:numPr>
        <w:spacing w:before="0" w:after="0" w:line="240" w:lineRule="auto"/>
        <w:ind w:left="714" w:hanging="357"/>
        <w:jc w:val="center"/>
        <w:rPr>
          <w:sz w:val="32"/>
          <w:szCs w:val="32"/>
        </w:rPr>
      </w:pPr>
      <w:bookmarkStart w:id="19" w:name="_Toc23861241"/>
      <w:bookmarkStart w:id="20" w:name="_Toc23956689"/>
      <w:bookmarkStart w:id="21" w:name="_Toc23957146"/>
      <w:bookmarkStart w:id="22" w:name="_Toc23957238"/>
      <w:r w:rsidRPr="003376C9">
        <w:rPr>
          <w:sz w:val="32"/>
          <w:szCs w:val="32"/>
        </w:rPr>
        <w:t>Структура востребованности услуг финансовых организаций (ПОКАЗАТЕЛЬ 43)</w:t>
      </w:r>
      <w:bookmarkEnd w:id="19"/>
      <w:bookmarkEnd w:id="20"/>
      <w:bookmarkEnd w:id="21"/>
      <w:bookmarkEnd w:id="22"/>
    </w:p>
    <w:p w:rsidR="0032382E" w:rsidRPr="002E2081" w:rsidRDefault="0032382E" w:rsidP="002E2081"/>
    <w:p w:rsidR="00B362E5" w:rsidRPr="003376C9" w:rsidRDefault="0032382E" w:rsidP="003376C9">
      <w:pPr>
        <w:spacing w:after="0" w:line="240" w:lineRule="auto"/>
        <w:ind w:firstLine="0"/>
        <w:jc w:val="both"/>
        <w:rPr>
          <w:rFonts w:ascii="Arial Black" w:hAnsi="Arial Black"/>
          <w:sz w:val="28"/>
          <w:szCs w:val="28"/>
        </w:rPr>
      </w:pPr>
      <w:r w:rsidRPr="003376C9">
        <w:rPr>
          <w:sz w:val="28"/>
          <w:szCs w:val="28"/>
        </w:rPr>
        <w:t>Таблица 1.1.</w:t>
      </w:r>
      <w:r w:rsidRPr="003376C9">
        <w:rPr>
          <w:b/>
          <w:sz w:val="28"/>
          <w:szCs w:val="28"/>
        </w:rPr>
        <w:t xml:space="preserve"> – Структура востребованности услуг финансовых организаций, % от числа </w:t>
      </w:r>
      <w:r w:rsidR="00962B4A" w:rsidRPr="003376C9">
        <w:rPr>
          <w:b/>
          <w:sz w:val="28"/>
          <w:szCs w:val="28"/>
        </w:rPr>
        <w:t>опрошенных</w:t>
      </w:r>
    </w:p>
    <w:tbl>
      <w:tblPr>
        <w:tblW w:w="5504" w:type="dxa"/>
        <w:tblInd w:w="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4086"/>
        <w:gridCol w:w="1418"/>
      </w:tblGrid>
      <w:tr w:rsidR="00860FBF" w:rsidRPr="003376C9" w:rsidTr="003376C9">
        <w:trPr>
          <w:cantSplit/>
          <w:trHeight w:val="170"/>
        </w:trPr>
        <w:tc>
          <w:tcPr>
            <w:tcW w:w="40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2" w:right="62" w:firstLine="0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Банки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2" w:right="62"/>
              <w:jc w:val="right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91,4%</w:t>
            </w:r>
          </w:p>
        </w:tc>
      </w:tr>
      <w:tr w:rsidR="00860FBF" w:rsidRPr="003376C9" w:rsidTr="003376C9">
        <w:trPr>
          <w:cantSplit/>
          <w:trHeight w:val="170"/>
        </w:trPr>
        <w:tc>
          <w:tcPr>
            <w:tcW w:w="40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2" w:right="62" w:firstLine="0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Страховые организации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2" w:right="62"/>
              <w:jc w:val="right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31,8%</w:t>
            </w:r>
          </w:p>
        </w:tc>
      </w:tr>
      <w:tr w:rsidR="00860FBF" w:rsidRPr="003376C9" w:rsidTr="003376C9">
        <w:trPr>
          <w:cantSplit/>
          <w:trHeight w:val="170"/>
        </w:trPr>
        <w:tc>
          <w:tcPr>
            <w:tcW w:w="40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2" w:right="62" w:firstLine="0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Негосударственные пенсионные фонды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2" w:right="62" w:hanging="47"/>
              <w:jc w:val="right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16,3%</w:t>
            </w:r>
          </w:p>
        </w:tc>
      </w:tr>
      <w:tr w:rsidR="00860FBF" w:rsidRPr="003376C9" w:rsidTr="003376C9">
        <w:trPr>
          <w:cantSplit/>
          <w:trHeight w:val="170"/>
        </w:trPr>
        <w:tc>
          <w:tcPr>
            <w:tcW w:w="40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2" w:right="62" w:firstLine="0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Не пользуюсь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866" w:right="62" w:firstLine="0"/>
              <w:jc w:val="right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8,1%</w:t>
            </w:r>
          </w:p>
        </w:tc>
      </w:tr>
      <w:tr w:rsidR="00860FBF" w:rsidRPr="003376C9" w:rsidTr="003376C9">
        <w:trPr>
          <w:cantSplit/>
          <w:trHeight w:val="170"/>
        </w:trPr>
        <w:tc>
          <w:tcPr>
            <w:tcW w:w="40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2" w:right="62" w:firstLine="0"/>
              <w:rPr>
                <w:rFonts w:asciiTheme="majorHAns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Микрофинансовые</w:t>
            </w:r>
            <w:proofErr w:type="spellEnd"/>
            <w:r w:rsidRPr="003376C9">
              <w:rPr>
                <w:rFonts w:asciiTheme="majorHAnsi" w:hAnsiTheme="majorHAnsi" w:cstheme="majorHAnsi"/>
                <w:sz w:val="20"/>
                <w:szCs w:val="20"/>
              </w:rPr>
              <w:t xml:space="preserve"> компании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2" w:right="62"/>
              <w:jc w:val="right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4,2%</w:t>
            </w:r>
          </w:p>
        </w:tc>
      </w:tr>
      <w:tr w:rsidR="00860FBF" w:rsidRPr="003376C9" w:rsidTr="003376C9">
        <w:trPr>
          <w:cantSplit/>
          <w:trHeight w:val="170"/>
        </w:trPr>
        <w:tc>
          <w:tcPr>
            <w:tcW w:w="40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2" w:right="62" w:firstLine="0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Брокеры (доверительные управляющие)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2" w:right="62"/>
              <w:jc w:val="right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2,3%</w:t>
            </w:r>
          </w:p>
        </w:tc>
      </w:tr>
      <w:tr w:rsidR="00860FBF" w:rsidRPr="003376C9" w:rsidTr="003376C9">
        <w:trPr>
          <w:cantSplit/>
          <w:trHeight w:val="170"/>
        </w:trPr>
        <w:tc>
          <w:tcPr>
            <w:tcW w:w="40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2" w:right="62" w:firstLine="0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Иные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2" w:right="62"/>
              <w:jc w:val="right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0,2%</w:t>
            </w:r>
          </w:p>
        </w:tc>
      </w:tr>
    </w:tbl>
    <w:p w:rsidR="0032382E" w:rsidRDefault="0032382E" w:rsidP="0032382E"/>
    <w:p w:rsidR="00860FBF" w:rsidRPr="003376C9" w:rsidRDefault="0032382E" w:rsidP="003376C9">
      <w:pPr>
        <w:spacing w:after="0" w:line="240" w:lineRule="auto"/>
        <w:ind w:firstLine="0"/>
        <w:jc w:val="both"/>
        <w:rPr>
          <w:rFonts w:ascii="Arial Black" w:hAnsi="Arial Black"/>
          <w:sz w:val="28"/>
          <w:szCs w:val="28"/>
        </w:rPr>
      </w:pPr>
      <w:r w:rsidRPr="003376C9">
        <w:rPr>
          <w:sz w:val="28"/>
          <w:szCs w:val="28"/>
        </w:rPr>
        <w:t>Таблица 1.2.</w:t>
      </w:r>
      <w:r w:rsidRPr="003376C9">
        <w:rPr>
          <w:b/>
          <w:sz w:val="28"/>
          <w:szCs w:val="28"/>
        </w:rPr>
        <w:t xml:space="preserve"> – Структура востребованности услуг финансовых организаций в разрезе социально-демографических факторов, % от числа </w:t>
      </w:r>
      <w:r w:rsidR="00962B4A" w:rsidRPr="003376C9">
        <w:rPr>
          <w:b/>
          <w:sz w:val="28"/>
          <w:szCs w:val="28"/>
        </w:rPr>
        <w:t>опрошенных</w:t>
      </w:r>
    </w:p>
    <w:tbl>
      <w:tblPr>
        <w:tblW w:w="9483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261"/>
        <w:gridCol w:w="3260"/>
        <w:gridCol w:w="709"/>
        <w:gridCol w:w="709"/>
        <w:gridCol w:w="709"/>
        <w:gridCol w:w="708"/>
        <w:gridCol w:w="851"/>
        <w:gridCol w:w="709"/>
        <w:gridCol w:w="567"/>
      </w:tblGrid>
      <w:tr w:rsidR="00860FBF" w:rsidRPr="003376C9" w:rsidTr="003376C9">
        <w:trPr>
          <w:cantSplit/>
          <w:trHeight w:val="2598"/>
          <w:tblHeader/>
        </w:trPr>
        <w:tc>
          <w:tcPr>
            <w:tcW w:w="4521" w:type="dxa"/>
            <w:gridSpan w:val="2"/>
            <w:shd w:val="clear" w:color="auto" w:fill="FFFFFF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709" w:type="dxa"/>
            <w:shd w:val="clear" w:color="auto" w:fill="FFFFFF"/>
            <w:textDirection w:val="btLr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b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b/>
                <w:sz w:val="18"/>
                <w:szCs w:val="18"/>
              </w:rPr>
              <w:t>Банки</w:t>
            </w:r>
          </w:p>
        </w:tc>
        <w:tc>
          <w:tcPr>
            <w:tcW w:w="709" w:type="dxa"/>
            <w:shd w:val="clear" w:color="auto" w:fill="FFFFFF"/>
            <w:textDirection w:val="btLr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b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b/>
                <w:sz w:val="18"/>
                <w:szCs w:val="18"/>
              </w:rPr>
              <w:t>Страховые организации</w:t>
            </w:r>
          </w:p>
        </w:tc>
        <w:tc>
          <w:tcPr>
            <w:tcW w:w="709" w:type="dxa"/>
            <w:shd w:val="clear" w:color="auto" w:fill="FFFFFF"/>
            <w:textDirection w:val="btLr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b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b/>
                <w:sz w:val="18"/>
                <w:szCs w:val="18"/>
              </w:rPr>
              <w:t>Негосударственные пенсионные фонды</w:t>
            </w:r>
          </w:p>
        </w:tc>
        <w:tc>
          <w:tcPr>
            <w:tcW w:w="708" w:type="dxa"/>
            <w:shd w:val="clear" w:color="auto" w:fill="FFFFFF"/>
            <w:textDirection w:val="btLr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b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b/>
                <w:sz w:val="18"/>
                <w:szCs w:val="18"/>
              </w:rPr>
              <w:t>Не пользуюсь</w:t>
            </w:r>
          </w:p>
        </w:tc>
        <w:tc>
          <w:tcPr>
            <w:tcW w:w="851" w:type="dxa"/>
            <w:shd w:val="clear" w:color="auto" w:fill="FFFFFF"/>
            <w:textDirection w:val="btLr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b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b/>
                <w:sz w:val="18"/>
                <w:szCs w:val="18"/>
              </w:rPr>
              <w:t>Микрофинансовые</w:t>
            </w:r>
            <w:proofErr w:type="spellEnd"/>
            <w:r w:rsidRPr="003376C9">
              <w:rPr>
                <w:rFonts w:asciiTheme="majorHAnsi" w:eastAsia="Calibri" w:hAnsiTheme="majorHAnsi" w:cstheme="majorHAnsi"/>
                <w:b/>
                <w:sz w:val="18"/>
                <w:szCs w:val="18"/>
              </w:rPr>
              <w:t xml:space="preserve"> компании</w:t>
            </w:r>
          </w:p>
        </w:tc>
        <w:tc>
          <w:tcPr>
            <w:tcW w:w="709" w:type="dxa"/>
            <w:shd w:val="clear" w:color="auto" w:fill="FFFFFF"/>
            <w:textDirection w:val="btLr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b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b/>
                <w:sz w:val="18"/>
                <w:szCs w:val="18"/>
              </w:rPr>
              <w:t>Брокеры (доверительные управляющие)</w:t>
            </w: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b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b/>
                <w:sz w:val="18"/>
                <w:szCs w:val="18"/>
              </w:rPr>
              <w:t>Иные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  <w:r w:rsidRPr="003376C9">
              <w:rPr>
                <w:rFonts w:asciiTheme="majorHAnsi" w:eastAsia="Calibri" w:hAnsiTheme="majorHAnsi" w:cstheme="majorHAnsi"/>
                <w:sz w:val="16"/>
                <w:szCs w:val="16"/>
              </w:rPr>
              <w:t>Пол</w:t>
            </w: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Мужчины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90,8%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32,2%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14,5%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0,3%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Женщины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91,9%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31,5%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17,8%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0,1%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  <w:r w:rsidRPr="003376C9">
              <w:rPr>
                <w:rFonts w:asciiTheme="majorHAnsi" w:eastAsia="Calibri" w:hAnsiTheme="majorHAnsi" w:cstheme="majorHAnsi"/>
                <w:sz w:val="16"/>
                <w:szCs w:val="16"/>
              </w:rPr>
              <w:t>Возраст</w:t>
            </w: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18-34 года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93,5%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35,0%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20,8%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6,2%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35-54 года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92,6%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33,1%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20,4%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0,2%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55 лет и старше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88,1%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27,2%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11,2%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0,4%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  <w:r w:rsidRPr="003376C9">
              <w:rPr>
                <w:rFonts w:asciiTheme="majorHAnsi" w:eastAsia="Calibri" w:hAnsiTheme="majorHAnsi" w:cstheme="majorHAnsi"/>
                <w:sz w:val="16"/>
                <w:szCs w:val="16"/>
              </w:rPr>
              <w:t>Род занятий</w:t>
            </w: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Работаю по найму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94,1%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33,8%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21,5%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Предприниматель, </w:t>
            </w: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самозанятый</w:t>
            </w:r>
            <w:proofErr w:type="spellEnd"/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92,5%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44,2%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0,3%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Пенсионер, инвалид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81,9%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20,9%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16,5%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Учащийся, студент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78,0%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22,0%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Временно не работаю, безработный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87,8%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28,8%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11,9%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gram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Занят</w:t>
            </w:r>
            <w:proofErr w:type="gram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домашним хозяйством, нахожусь в декретном отпуске, отпуске по уходу за ребенком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97,9%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40,9%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30,3%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0,1%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Затрудняюсь ответить/ отказ от ответа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25,2%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Иное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96,2%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28,5%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  <w:r w:rsidRPr="003376C9">
              <w:rPr>
                <w:rFonts w:asciiTheme="majorHAnsi" w:eastAsia="Calibri" w:hAnsiTheme="majorHAnsi" w:cstheme="majorHAnsi"/>
                <w:sz w:val="16"/>
                <w:szCs w:val="16"/>
              </w:rPr>
              <w:t>Наличие детей</w:t>
            </w: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Нет детей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93,1%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31,9%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13,9%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 ребенок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93,2%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36,4%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18,2%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0,1%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 ребенка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89,3%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27,2%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16,6%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0,4%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 и более детей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87,9%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31,3%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15,7%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0,6%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  <w:r w:rsidRPr="003376C9">
              <w:rPr>
                <w:rFonts w:asciiTheme="majorHAnsi" w:eastAsia="Calibri" w:hAnsiTheme="majorHAnsi" w:cstheme="majorHAnsi"/>
                <w:sz w:val="16"/>
                <w:szCs w:val="16"/>
              </w:rPr>
              <w:t>Образование</w:t>
            </w: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Общее образование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76,7%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21,3%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0,4%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Среднее специальное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87,8%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22,2%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11,5%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0,3%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Неполное высшее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93,2%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20,4%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Высшее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95,4%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39,2%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21,6%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Научная степень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81,9%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26,7%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13,4%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13,4%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4,7%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Иное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75,3%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24,7%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  <w:r w:rsidRPr="003376C9">
              <w:rPr>
                <w:rFonts w:asciiTheme="majorHAnsi" w:eastAsia="Calibri" w:hAnsiTheme="majorHAnsi" w:cstheme="majorHAnsi"/>
                <w:sz w:val="16"/>
                <w:szCs w:val="16"/>
              </w:rPr>
              <w:t>Среднемесячный доход</w:t>
            </w: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До 10 тыс. рублей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83,9%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17,3%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15,1%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0,9%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От 10 до 15 тыс</w:t>
            </w:r>
            <w:proofErr w:type="gram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.р</w:t>
            </w:r>
            <w:proofErr w:type="gram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ублей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85,5%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19,3%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15,3%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13,9%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0,1%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От 15 до 30 тыс</w:t>
            </w:r>
            <w:proofErr w:type="gram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.р</w:t>
            </w:r>
            <w:proofErr w:type="gram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ублей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96,7%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19,4%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От 30 до 60 тыс</w:t>
            </w:r>
            <w:proofErr w:type="gram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.р</w:t>
            </w:r>
            <w:proofErr w:type="gram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ублей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97,3%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49,7%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19,5%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Более 60 тыс</w:t>
            </w:r>
            <w:proofErr w:type="gram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.р</w:t>
            </w:r>
            <w:proofErr w:type="gram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ублей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87,2%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13,2%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12,8%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20,3%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10,1%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  <w:r w:rsidRPr="003376C9">
              <w:rPr>
                <w:rFonts w:asciiTheme="majorHAnsi" w:eastAsia="Calibri" w:hAnsiTheme="majorHAnsi" w:cstheme="majorHAnsi"/>
                <w:sz w:val="16"/>
                <w:szCs w:val="16"/>
              </w:rPr>
              <w:t>Тип населенного пункта</w:t>
            </w: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г. Новосибирск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96,0%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41,0%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21,0%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Районный центр, городской округ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90,4%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23,8%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13,1%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0,3%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ПГТ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89,7%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16,2%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10,3%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Село, деревня, другие сельские поселения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78,3%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13,9%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20,1%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0,8%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6"/>
                <w:szCs w:val="16"/>
              </w:rPr>
            </w:pPr>
            <w:r w:rsidRPr="003376C9">
              <w:rPr>
                <w:rFonts w:asciiTheme="majorHAnsi" w:eastAsia="Calibri" w:hAnsiTheme="majorHAnsi" w:cstheme="majorHAnsi"/>
                <w:sz w:val="16"/>
                <w:szCs w:val="16"/>
              </w:rPr>
              <w:t>Муниципальное образование</w:t>
            </w: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город Новосибирск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96,0%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41,0%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21,0%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город Бердск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город </w:t>
            </w: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Искитим</w:t>
            </w:r>
            <w:proofErr w:type="spellEnd"/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17,1%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город Обь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25,7%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рабочий поселок Кольцово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Баганский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Барабинский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Болотнинский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Венгеровский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Доволенский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Здвинский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Искитимский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Карасукский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100,0%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Каргатский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Колыванский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Коченевский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14,3%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Кочковский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Краснозерский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Куйбышевский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Купинский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15,7%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Кыштовский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Маслянинский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Мошковский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Новосибирский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Ордынский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Северный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Сузунский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Татарский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Тогучинский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Убинский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Усть-Таркский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Чановский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Черепановский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Чистоозерный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  <w:trHeight w:val="57"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2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Чулымский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</w:tr>
    </w:tbl>
    <w:p w:rsidR="003376C9" w:rsidRDefault="003376C9" w:rsidP="002E2081"/>
    <w:p w:rsidR="003376C9" w:rsidRDefault="003376C9">
      <w:pPr>
        <w:spacing w:after="160"/>
        <w:ind w:firstLine="0"/>
      </w:pPr>
      <w:r>
        <w:br w:type="page"/>
      </w:r>
    </w:p>
    <w:p w:rsidR="00D763EE" w:rsidRPr="003376C9" w:rsidRDefault="00D763EE" w:rsidP="00114357">
      <w:pPr>
        <w:pStyle w:val="2"/>
        <w:numPr>
          <w:ilvl w:val="0"/>
          <w:numId w:val="12"/>
        </w:numPr>
        <w:spacing w:before="0" w:after="0" w:line="240" w:lineRule="auto"/>
        <w:ind w:left="714" w:hanging="357"/>
        <w:jc w:val="center"/>
        <w:rPr>
          <w:sz w:val="32"/>
          <w:szCs w:val="32"/>
        </w:rPr>
      </w:pPr>
      <w:bookmarkStart w:id="23" w:name="_Toc23861242"/>
      <w:bookmarkStart w:id="24" w:name="_Toc23956690"/>
      <w:bookmarkStart w:id="25" w:name="_Toc23957147"/>
      <w:bookmarkStart w:id="26" w:name="_Toc23957239"/>
      <w:r w:rsidRPr="003376C9">
        <w:rPr>
          <w:sz w:val="32"/>
          <w:szCs w:val="32"/>
        </w:rPr>
        <w:lastRenderedPageBreak/>
        <w:t>Оценка достаточности выбора финансовых организаций (ПОКАЗАТЕЛЬ 44)</w:t>
      </w:r>
      <w:bookmarkEnd w:id="23"/>
      <w:bookmarkEnd w:id="24"/>
      <w:bookmarkEnd w:id="25"/>
      <w:bookmarkEnd w:id="26"/>
    </w:p>
    <w:p w:rsidR="0032382E" w:rsidRPr="002E2081" w:rsidRDefault="0032382E" w:rsidP="002E2081"/>
    <w:p w:rsidR="0032382E" w:rsidRPr="003376C9" w:rsidRDefault="0032382E" w:rsidP="003376C9">
      <w:pPr>
        <w:spacing w:after="0" w:line="240" w:lineRule="auto"/>
        <w:ind w:firstLine="0"/>
        <w:jc w:val="both"/>
        <w:rPr>
          <w:rFonts w:ascii="Arial Black" w:hAnsi="Arial Black"/>
          <w:sz w:val="28"/>
          <w:szCs w:val="28"/>
        </w:rPr>
      </w:pPr>
      <w:r w:rsidRPr="003376C9">
        <w:rPr>
          <w:sz w:val="28"/>
          <w:szCs w:val="28"/>
        </w:rPr>
        <w:t>Таблица 2.1.</w:t>
      </w:r>
      <w:r w:rsidRPr="003376C9">
        <w:rPr>
          <w:b/>
          <w:sz w:val="28"/>
          <w:szCs w:val="28"/>
        </w:rPr>
        <w:t xml:space="preserve"> – Оценка достаточности выбора финансовых организаций, % от числа </w:t>
      </w:r>
      <w:r w:rsidR="00962B4A" w:rsidRPr="003376C9">
        <w:rPr>
          <w:b/>
          <w:sz w:val="28"/>
          <w:szCs w:val="28"/>
        </w:rPr>
        <w:t>опрошенных</w:t>
      </w:r>
    </w:p>
    <w:tbl>
      <w:tblPr>
        <w:tblW w:w="9483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3529"/>
        <w:gridCol w:w="4820"/>
        <w:gridCol w:w="1134"/>
      </w:tblGrid>
      <w:tr w:rsidR="00860FBF" w:rsidRPr="003376C9" w:rsidTr="003376C9">
        <w:trPr>
          <w:cantSplit/>
        </w:trPr>
        <w:tc>
          <w:tcPr>
            <w:tcW w:w="3529" w:type="dxa"/>
            <w:vMerge w:val="restart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КАК ВЫ СЧИТАЕТЕ, В ВАШЕМ ГОРОДЕ (СЕЛЕ) ДОСТАТОЧНЫЙ ВЫБОР ФИНАНСОВЫХ ОРГАНИЗАЦИЙ (БАНКИ, СТРАХОВЫЕ ОРГАНИЗАЦИИ, МИКРОФИНАНСОВЫЕ ОРГАНИЗАЦИИ И Т.Д.)?</w:t>
            </w:r>
          </w:p>
        </w:tc>
        <w:tc>
          <w:tcPr>
            <w:tcW w:w="482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Да, выбор достаточный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right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79,0%</w:t>
            </w:r>
          </w:p>
        </w:tc>
      </w:tr>
      <w:tr w:rsidR="00860FBF" w:rsidRPr="003376C9" w:rsidTr="003376C9">
        <w:trPr>
          <w:cantSplit/>
        </w:trPr>
        <w:tc>
          <w:tcPr>
            <w:tcW w:w="3529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  <w:tc>
          <w:tcPr>
            <w:tcW w:w="482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Выбор есть, но есть потребность в увеличении количества отделений банков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right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2,5%</w:t>
            </w:r>
          </w:p>
        </w:tc>
      </w:tr>
      <w:tr w:rsidR="00860FBF" w:rsidRPr="003376C9" w:rsidTr="003376C9">
        <w:trPr>
          <w:cantSplit/>
        </w:trPr>
        <w:tc>
          <w:tcPr>
            <w:tcW w:w="3529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  <w:tc>
          <w:tcPr>
            <w:tcW w:w="482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Выбор отсутствует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right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11,2%</w:t>
            </w:r>
          </w:p>
        </w:tc>
      </w:tr>
      <w:tr w:rsidR="00860FBF" w:rsidRPr="003376C9" w:rsidTr="003376C9">
        <w:trPr>
          <w:cantSplit/>
        </w:trPr>
        <w:tc>
          <w:tcPr>
            <w:tcW w:w="3529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  <w:tc>
          <w:tcPr>
            <w:tcW w:w="482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Затрудняюсь ответить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right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6,2%</w:t>
            </w:r>
          </w:p>
        </w:tc>
      </w:tr>
      <w:tr w:rsidR="00860FBF" w:rsidRPr="003376C9" w:rsidTr="003376C9">
        <w:trPr>
          <w:cantSplit/>
        </w:trPr>
        <w:tc>
          <w:tcPr>
            <w:tcW w:w="3529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  <w:tc>
          <w:tcPr>
            <w:tcW w:w="482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Выбор есть, но есть потребность в увеличении количества банкоматов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right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0,6%</w:t>
            </w:r>
          </w:p>
        </w:tc>
      </w:tr>
      <w:tr w:rsidR="00860FBF" w:rsidRPr="003376C9" w:rsidTr="003376C9">
        <w:trPr>
          <w:cantSplit/>
        </w:trPr>
        <w:tc>
          <w:tcPr>
            <w:tcW w:w="3529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  <w:tc>
          <w:tcPr>
            <w:tcW w:w="482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Другое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60" w:right="60" w:firstLine="0"/>
              <w:jc w:val="right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0,4%</w:t>
            </w:r>
          </w:p>
        </w:tc>
      </w:tr>
    </w:tbl>
    <w:p w:rsidR="00860FBF" w:rsidRPr="003376C9" w:rsidRDefault="00860FBF" w:rsidP="003376C9">
      <w:pPr>
        <w:spacing w:after="0" w:line="240" w:lineRule="auto"/>
        <w:rPr>
          <w:sz w:val="28"/>
          <w:szCs w:val="28"/>
        </w:rPr>
      </w:pPr>
    </w:p>
    <w:p w:rsidR="0032382E" w:rsidRPr="003376C9" w:rsidRDefault="0032382E" w:rsidP="003376C9">
      <w:pPr>
        <w:spacing w:after="0" w:line="240" w:lineRule="auto"/>
        <w:ind w:firstLine="0"/>
        <w:jc w:val="both"/>
        <w:rPr>
          <w:rFonts w:ascii="Arial Black" w:hAnsi="Arial Black"/>
          <w:sz w:val="28"/>
          <w:szCs w:val="28"/>
        </w:rPr>
      </w:pPr>
      <w:r w:rsidRPr="003376C9">
        <w:rPr>
          <w:sz w:val="28"/>
          <w:szCs w:val="28"/>
        </w:rPr>
        <w:t>Таблица 2.2.</w:t>
      </w:r>
      <w:r w:rsidRPr="003376C9">
        <w:rPr>
          <w:b/>
          <w:sz w:val="28"/>
          <w:szCs w:val="28"/>
        </w:rPr>
        <w:t xml:space="preserve"> – Оценка достаточности выбора финансовых организаций в разрезе социально-демографических факторов, % от числа </w:t>
      </w:r>
      <w:r w:rsidR="00962B4A" w:rsidRPr="003376C9">
        <w:rPr>
          <w:b/>
          <w:sz w:val="28"/>
          <w:szCs w:val="28"/>
        </w:rPr>
        <w:t>опрошенных</w:t>
      </w:r>
    </w:p>
    <w:tbl>
      <w:tblPr>
        <w:tblW w:w="9483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261"/>
        <w:gridCol w:w="3686"/>
        <w:gridCol w:w="850"/>
        <w:gridCol w:w="851"/>
        <w:gridCol w:w="708"/>
        <w:gridCol w:w="851"/>
        <w:gridCol w:w="709"/>
        <w:gridCol w:w="567"/>
      </w:tblGrid>
      <w:tr w:rsidR="00860FBF" w:rsidRPr="003376C9" w:rsidTr="003376C9">
        <w:trPr>
          <w:cantSplit/>
          <w:tblHeader/>
        </w:trPr>
        <w:tc>
          <w:tcPr>
            <w:tcW w:w="4947" w:type="dxa"/>
            <w:gridSpan w:val="2"/>
            <w:vMerge w:val="restart"/>
            <w:shd w:val="clear" w:color="auto" w:fill="FFFFFF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536" w:type="dxa"/>
            <w:gridSpan w:val="6"/>
            <w:shd w:val="clear" w:color="auto" w:fill="FFFFFF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b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b/>
                <w:sz w:val="18"/>
                <w:szCs w:val="18"/>
              </w:rPr>
              <w:t>КАК ВЫ СЧИТАЕТЕ, В ВАШЕМ ГОРОДЕ (СЕЛЕ) ДОСТАТОЧНЫЙ ВЫБОР ФИНАНСОВЫХ ОРГАНИЗАЦИЙ (БАНКИ, СТРАХОВЫЕ ОРГАНИЗАЦИИ, МИКРОФИНАНСОВЫЕ ОРГАНИЗАЦИИ И Т.Д.)?</w:t>
            </w:r>
          </w:p>
        </w:tc>
      </w:tr>
      <w:tr w:rsidR="00860FBF" w:rsidRPr="003376C9" w:rsidTr="003376C9">
        <w:trPr>
          <w:cantSplit/>
          <w:trHeight w:val="2396"/>
          <w:tblHeader/>
        </w:trPr>
        <w:tc>
          <w:tcPr>
            <w:tcW w:w="4947" w:type="dxa"/>
            <w:gridSpan w:val="2"/>
            <w:vMerge/>
            <w:shd w:val="clear" w:color="auto" w:fill="FFFFFF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850" w:type="dxa"/>
            <w:shd w:val="clear" w:color="auto" w:fill="FFFFFF"/>
            <w:textDirection w:val="btLr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113" w:right="113" w:firstLine="0"/>
              <w:jc w:val="center"/>
              <w:rPr>
                <w:rFonts w:asciiTheme="majorHAnsi" w:eastAsia="Calibri" w:hAnsiTheme="majorHAnsi" w:cstheme="majorHAnsi"/>
                <w:b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b/>
                <w:sz w:val="18"/>
                <w:szCs w:val="18"/>
              </w:rPr>
              <w:t>Да, выбор достаточный</w:t>
            </w:r>
          </w:p>
        </w:tc>
        <w:tc>
          <w:tcPr>
            <w:tcW w:w="851" w:type="dxa"/>
            <w:shd w:val="clear" w:color="auto" w:fill="FFFFFF"/>
            <w:textDirection w:val="btLr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113" w:right="113" w:firstLine="0"/>
              <w:jc w:val="center"/>
              <w:rPr>
                <w:rFonts w:asciiTheme="majorHAnsi" w:eastAsia="Calibri" w:hAnsiTheme="majorHAnsi" w:cstheme="majorHAnsi"/>
                <w:b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b/>
                <w:sz w:val="18"/>
                <w:szCs w:val="18"/>
              </w:rPr>
              <w:t>Выбор есть, но есть потребность в увеличении количества отделений банков</w:t>
            </w:r>
          </w:p>
        </w:tc>
        <w:tc>
          <w:tcPr>
            <w:tcW w:w="708" w:type="dxa"/>
            <w:shd w:val="clear" w:color="auto" w:fill="FFFFFF"/>
            <w:textDirection w:val="btLr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113" w:right="113" w:firstLine="0"/>
              <w:jc w:val="center"/>
              <w:rPr>
                <w:rFonts w:asciiTheme="majorHAnsi" w:eastAsia="Calibri" w:hAnsiTheme="majorHAnsi" w:cstheme="majorHAnsi"/>
                <w:b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b/>
                <w:sz w:val="18"/>
                <w:szCs w:val="18"/>
              </w:rPr>
              <w:t>Выбор отсутствует</w:t>
            </w:r>
          </w:p>
        </w:tc>
        <w:tc>
          <w:tcPr>
            <w:tcW w:w="851" w:type="dxa"/>
            <w:shd w:val="clear" w:color="auto" w:fill="FFFFFF"/>
            <w:textDirection w:val="btLr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113" w:right="113" w:firstLine="0"/>
              <w:jc w:val="center"/>
              <w:rPr>
                <w:rFonts w:asciiTheme="majorHAnsi" w:eastAsia="Calibri" w:hAnsiTheme="majorHAnsi" w:cstheme="majorHAnsi"/>
                <w:b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b/>
                <w:sz w:val="18"/>
                <w:szCs w:val="18"/>
              </w:rPr>
              <w:t>Затрудняюсь ответить</w:t>
            </w:r>
          </w:p>
        </w:tc>
        <w:tc>
          <w:tcPr>
            <w:tcW w:w="709" w:type="dxa"/>
            <w:shd w:val="clear" w:color="auto" w:fill="FFFFFF"/>
            <w:textDirection w:val="btLr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113" w:right="113" w:firstLine="0"/>
              <w:jc w:val="center"/>
              <w:rPr>
                <w:rFonts w:asciiTheme="majorHAnsi" w:eastAsia="Calibri" w:hAnsiTheme="majorHAnsi" w:cstheme="majorHAnsi"/>
                <w:b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b/>
                <w:sz w:val="18"/>
                <w:szCs w:val="18"/>
              </w:rPr>
              <w:t>Выбор есть, но есть потребность в увеличении количества банкоматов</w:t>
            </w: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860FBF" w:rsidRPr="003376C9" w:rsidRDefault="00860FBF" w:rsidP="003376C9">
            <w:pPr>
              <w:spacing w:after="0" w:line="240" w:lineRule="auto"/>
              <w:ind w:left="113" w:right="113" w:firstLine="0"/>
              <w:jc w:val="center"/>
              <w:rPr>
                <w:rFonts w:asciiTheme="majorHAnsi" w:eastAsia="Calibri" w:hAnsiTheme="majorHAnsi" w:cstheme="majorHAnsi"/>
                <w:b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b/>
                <w:sz w:val="18"/>
                <w:szCs w:val="18"/>
              </w:rPr>
              <w:t>Другое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Пол</w:t>
            </w: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Мужчины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78,4%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12,0%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0,1%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Женщины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79,6%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10,5%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0,7%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Возраст</w:t>
            </w: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18-34 года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82,5%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3,2%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9,2%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0,5%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35-54 года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76,6%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13,4%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0,6%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55 лет и старше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78,0%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1,8%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11,0%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0,3%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Род занятий</w:t>
            </w: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Работаю по найму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80,8%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0,6%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Предприниматель, </w:t>
            </w: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самозанятый</w:t>
            </w:r>
            <w:proofErr w:type="spellEnd"/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89,1%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Пенсионер, инвалид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70,3%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0,8%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17,0%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11,1%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0,4%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Учащийся, студент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63,3%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10,7%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17,5%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Временно не работаю, безработный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75,8%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12,6%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11,6%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gram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Занят</w:t>
            </w:r>
            <w:proofErr w:type="gram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домашним хозяйством, нахожусь в декретном отпуске, отпуске по уходу за ребенком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83,1%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2,2%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0,3%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Затрудняюсь ответить/ отказ от ответа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45,8%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50,4%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Иное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99,3%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Наличие детей</w:t>
            </w: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Нет детей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84,0%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1,8%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0,9%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 ребенок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81,0%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0,4%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 ребенка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76,7%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1,2%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13,9%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0,1%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 и более детей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66,5%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24,0%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0,3%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Образование</w:t>
            </w: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Общее образование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50,8%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31,7%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14,1%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0,3%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Среднее специальное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72,1%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0,3%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Неполное высшее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76,5%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11,2%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Высшее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86,6%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0,6%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Научная степень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81,9%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18,1%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Иное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45,3%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48,2%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Среднемесячный доход</w:t>
            </w: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До 10 тыс. рублей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60,2%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4,8%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21,3%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12,1%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0,6%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От 10 до 15 тыс</w:t>
            </w:r>
            <w:proofErr w:type="gram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.р</w:t>
            </w:r>
            <w:proofErr w:type="gram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ублей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70,7%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18,0%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0,3%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От 15 до 30 тыс</w:t>
            </w:r>
            <w:proofErr w:type="gram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.р</w:t>
            </w:r>
            <w:proofErr w:type="gram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ублей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84,6%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0,2%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От 30 до 60 тыс</w:t>
            </w:r>
            <w:proofErr w:type="gram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.р</w:t>
            </w:r>
            <w:proofErr w:type="gram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ублей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95,5%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Более 60 тыс</w:t>
            </w:r>
            <w:proofErr w:type="gram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.р</w:t>
            </w:r>
            <w:proofErr w:type="gram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ублей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83,2%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10,6%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0,2%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Тип населенного пункта</w:t>
            </w: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г. Новосибирск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93,0%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0,3%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Районный центр, городской округ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82,8%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0,4%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ПГТ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58,7%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6,8%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16,2%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17,8%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Село, деревня, другие сельские поселения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35,3%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48,8%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12,3%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0,9%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 w:val="restart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Муниципальное образование</w:t>
            </w: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город Новосибирск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93,0%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0,3%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город Бердск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город </w:t>
            </w: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Искитим</w:t>
            </w:r>
            <w:proofErr w:type="spellEnd"/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91,4%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город Обь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рабочий поселок Кольцово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Баганский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Барабинский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Болотнинский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Венгеровский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Доволенский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Здвинский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Искитимский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Карасукский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Каргатский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Колыванский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Коченевский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Кочковский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Краснозерский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Куйбышевский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Купинский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Кыштовский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Маслянинский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Мошковский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Новосибирский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Ордынский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Северный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Сузунский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Татарский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Тогучинский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Убинский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Усть-Таркский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34,3%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Чановский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Черепановский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70,0%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Чистоозерный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54,3%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27,1%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  <w:tr w:rsidR="00860FBF" w:rsidRPr="003376C9" w:rsidTr="003376C9">
        <w:trPr>
          <w:cantSplit/>
        </w:trPr>
        <w:tc>
          <w:tcPr>
            <w:tcW w:w="1261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3686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Чулымский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65,7%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4,3%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0,0%</w:t>
            </w:r>
          </w:p>
        </w:tc>
      </w:tr>
    </w:tbl>
    <w:p w:rsidR="003376C9" w:rsidRDefault="003376C9" w:rsidP="002E2081"/>
    <w:p w:rsidR="003376C9" w:rsidRDefault="003376C9">
      <w:pPr>
        <w:spacing w:after="160"/>
        <w:ind w:firstLine="0"/>
      </w:pPr>
      <w:r>
        <w:br w:type="page"/>
      </w:r>
    </w:p>
    <w:p w:rsidR="00D763EE" w:rsidRPr="003376C9" w:rsidRDefault="00D763EE" w:rsidP="00114357">
      <w:pPr>
        <w:pStyle w:val="2"/>
        <w:numPr>
          <w:ilvl w:val="0"/>
          <w:numId w:val="12"/>
        </w:numPr>
        <w:spacing w:before="0" w:after="0" w:line="240" w:lineRule="auto"/>
        <w:ind w:left="714" w:hanging="357"/>
        <w:jc w:val="center"/>
        <w:rPr>
          <w:sz w:val="32"/>
          <w:szCs w:val="32"/>
        </w:rPr>
      </w:pPr>
      <w:bookmarkStart w:id="27" w:name="_Toc23861243"/>
      <w:bookmarkStart w:id="28" w:name="_Toc23956691"/>
      <w:bookmarkStart w:id="29" w:name="_Toc23957148"/>
      <w:bookmarkStart w:id="30" w:name="_Toc23957240"/>
      <w:r w:rsidRPr="003376C9">
        <w:rPr>
          <w:sz w:val="32"/>
          <w:szCs w:val="32"/>
        </w:rPr>
        <w:lastRenderedPageBreak/>
        <w:t>Удовлетворенность деятельностью финансовых организаций (ПОКАЗАТЕЛЬ 45)</w:t>
      </w:r>
      <w:bookmarkEnd w:id="27"/>
      <w:bookmarkEnd w:id="28"/>
      <w:bookmarkEnd w:id="29"/>
      <w:bookmarkEnd w:id="30"/>
    </w:p>
    <w:p w:rsidR="0032382E" w:rsidRPr="002E2081" w:rsidRDefault="0032382E" w:rsidP="003376C9">
      <w:pPr>
        <w:spacing w:after="0" w:line="240" w:lineRule="auto"/>
      </w:pPr>
    </w:p>
    <w:p w:rsidR="0032382E" w:rsidRPr="003376C9" w:rsidRDefault="0032382E" w:rsidP="003376C9">
      <w:pPr>
        <w:spacing w:after="0" w:line="240" w:lineRule="auto"/>
        <w:ind w:firstLine="0"/>
        <w:jc w:val="both"/>
        <w:rPr>
          <w:rFonts w:ascii="Arial Black" w:hAnsi="Arial Black"/>
          <w:sz w:val="28"/>
          <w:szCs w:val="28"/>
        </w:rPr>
      </w:pPr>
      <w:r w:rsidRPr="003376C9">
        <w:rPr>
          <w:sz w:val="28"/>
          <w:szCs w:val="28"/>
        </w:rPr>
        <w:t>Таблица 3.1.</w:t>
      </w:r>
      <w:r w:rsidRPr="003376C9">
        <w:rPr>
          <w:b/>
          <w:sz w:val="28"/>
          <w:szCs w:val="28"/>
        </w:rPr>
        <w:t xml:space="preserve"> – Удовлетворенность деятельностью финансовых организаций, % от числа </w:t>
      </w:r>
      <w:r w:rsidR="00962B4A" w:rsidRPr="003376C9">
        <w:rPr>
          <w:b/>
          <w:sz w:val="28"/>
          <w:szCs w:val="28"/>
        </w:rPr>
        <w:t>опрошенных</w:t>
      </w:r>
    </w:p>
    <w:tbl>
      <w:tblPr>
        <w:tblW w:w="9483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3529"/>
        <w:gridCol w:w="4820"/>
        <w:gridCol w:w="1134"/>
      </w:tblGrid>
      <w:tr w:rsidR="00860FBF" w:rsidRPr="003376C9" w:rsidTr="003376C9">
        <w:trPr>
          <w:cantSplit/>
        </w:trPr>
        <w:tc>
          <w:tcPr>
            <w:tcW w:w="3529" w:type="dxa"/>
            <w:vMerge w:val="restart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УДОВЛЕТВОРЕНЫ ЛИ ВЫ ДЕЯТЕЛЬНОСТЬЮ ФИНАНСОВЫХ ОРГАНИЗАЦИЙ ДЛЯ ПОЛУЧЕНИЯ НЕОБХОДИМЫХ ВАМ УСЛУГ?</w:t>
            </w:r>
          </w:p>
        </w:tc>
        <w:tc>
          <w:tcPr>
            <w:tcW w:w="482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Удовлетворен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3376C9" w:rsidRDefault="00860FBF" w:rsidP="008C5971">
            <w:pPr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41,2%</w:t>
            </w:r>
          </w:p>
        </w:tc>
      </w:tr>
      <w:tr w:rsidR="00860FBF" w:rsidRPr="003376C9" w:rsidTr="003376C9">
        <w:trPr>
          <w:cantSplit/>
        </w:trPr>
        <w:tc>
          <w:tcPr>
            <w:tcW w:w="3529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  <w:tc>
          <w:tcPr>
            <w:tcW w:w="482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Частично удовлетворен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3376C9" w:rsidRDefault="00860FBF" w:rsidP="008C5971">
            <w:pPr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42,7%</w:t>
            </w:r>
          </w:p>
        </w:tc>
      </w:tr>
      <w:tr w:rsidR="00860FBF" w:rsidRPr="003376C9" w:rsidTr="003376C9">
        <w:trPr>
          <w:cantSplit/>
        </w:trPr>
        <w:tc>
          <w:tcPr>
            <w:tcW w:w="3529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  <w:tc>
          <w:tcPr>
            <w:tcW w:w="482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Не удовлетворен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3376C9" w:rsidRDefault="00860FBF" w:rsidP="008C5971">
            <w:pPr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6,7%</w:t>
            </w:r>
          </w:p>
        </w:tc>
      </w:tr>
      <w:tr w:rsidR="00860FBF" w:rsidRPr="003376C9" w:rsidTr="003376C9">
        <w:trPr>
          <w:cantSplit/>
        </w:trPr>
        <w:tc>
          <w:tcPr>
            <w:tcW w:w="3529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  <w:tc>
          <w:tcPr>
            <w:tcW w:w="482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Затрудняюсь ответить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3376C9" w:rsidRDefault="00860FBF" w:rsidP="008C5971">
            <w:pPr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9,3%</w:t>
            </w:r>
          </w:p>
        </w:tc>
      </w:tr>
      <w:tr w:rsidR="00860FBF" w:rsidRPr="003376C9" w:rsidTr="003376C9">
        <w:trPr>
          <w:cantSplit/>
        </w:trPr>
        <w:tc>
          <w:tcPr>
            <w:tcW w:w="3529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  <w:tc>
          <w:tcPr>
            <w:tcW w:w="482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Другое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3376C9" w:rsidRDefault="00860FBF" w:rsidP="008C5971">
            <w:pPr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hAnsiTheme="majorHAnsi" w:cstheme="majorHAnsi"/>
                <w:sz w:val="20"/>
                <w:szCs w:val="20"/>
              </w:rPr>
              <w:t>0,0%</w:t>
            </w:r>
          </w:p>
        </w:tc>
      </w:tr>
    </w:tbl>
    <w:p w:rsidR="0032382E" w:rsidRDefault="0032382E" w:rsidP="003376C9">
      <w:pPr>
        <w:spacing w:after="0" w:line="240" w:lineRule="auto"/>
      </w:pPr>
    </w:p>
    <w:p w:rsidR="00860FBF" w:rsidRPr="003376C9" w:rsidRDefault="0032382E" w:rsidP="003376C9">
      <w:pPr>
        <w:spacing w:after="0" w:line="240" w:lineRule="auto"/>
        <w:ind w:firstLine="0"/>
        <w:jc w:val="both"/>
        <w:rPr>
          <w:rFonts w:ascii="Arial Black" w:hAnsi="Arial Black"/>
          <w:sz w:val="28"/>
          <w:szCs w:val="28"/>
        </w:rPr>
      </w:pPr>
      <w:r w:rsidRPr="003376C9">
        <w:rPr>
          <w:sz w:val="28"/>
          <w:szCs w:val="28"/>
        </w:rPr>
        <w:t>Таблица 3.2.</w:t>
      </w:r>
      <w:r w:rsidRPr="003376C9">
        <w:rPr>
          <w:b/>
          <w:sz w:val="28"/>
          <w:szCs w:val="28"/>
        </w:rPr>
        <w:t xml:space="preserve"> – Финансовые организации, деятельностью которых респонденты не удовлетворены, причины неудовлетворенности деятельностью финансовых организаций, % от числа </w:t>
      </w:r>
      <w:r w:rsidR="00962B4A" w:rsidRPr="003376C9">
        <w:rPr>
          <w:b/>
          <w:sz w:val="28"/>
          <w:szCs w:val="28"/>
        </w:rPr>
        <w:t>опрошенных</w:t>
      </w:r>
    </w:p>
    <w:tbl>
      <w:tblPr>
        <w:tblW w:w="9483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552"/>
        <w:gridCol w:w="5812"/>
        <w:gridCol w:w="1559"/>
        <w:gridCol w:w="1560"/>
      </w:tblGrid>
      <w:tr w:rsidR="00860FBF" w:rsidRPr="003376C9" w:rsidTr="003376C9">
        <w:trPr>
          <w:cantSplit/>
        </w:trPr>
        <w:tc>
          <w:tcPr>
            <w:tcW w:w="6364" w:type="dxa"/>
            <w:gridSpan w:val="2"/>
            <w:shd w:val="clear" w:color="auto" w:fill="FFFFFF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FFFFFF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b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b/>
                <w:sz w:val="18"/>
                <w:szCs w:val="18"/>
              </w:rPr>
              <w:t xml:space="preserve">% от числа не </w:t>
            </w:r>
            <w:proofErr w:type="gramStart"/>
            <w:r w:rsidRPr="003376C9">
              <w:rPr>
                <w:rFonts w:asciiTheme="majorHAnsi" w:eastAsia="Calibri" w:hAnsiTheme="majorHAnsi" w:cstheme="majorHAnsi"/>
                <w:b/>
                <w:sz w:val="18"/>
                <w:szCs w:val="18"/>
              </w:rPr>
              <w:t>удовлетворенных</w:t>
            </w:r>
            <w:proofErr w:type="gramEnd"/>
          </w:p>
        </w:tc>
        <w:tc>
          <w:tcPr>
            <w:tcW w:w="1560" w:type="dxa"/>
            <w:shd w:val="clear" w:color="auto" w:fill="FFFFFF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b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b/>
                <w:sz w:val="18"/>
                <w:szCs w:val="18"/>
              </w:rPr>
              <w:t xml:space="preserve">% от общего числа </w:t>
            </w:r>
            <w:proofErr w:type="gramStart"/>
            <w:r w:rsidRPr="003376C9">
              <w:rPr>
                <w:rFonts w:asciiTheme="majorHAnsi" w:eastAsia="Calibri" w:hAnsiTheme="majorHAnsi" w:cstheme="majorHAnsi"/>
                <w:b/>
                <w:sz w:val="18"/>
                <w:szCs w:val="18"/>
              </w:rPr>
              <w:t>опрошенных</w:t>
            </w:r>
            <w:proofErr w:type="gramEnd"/>
          </w:p>
        </w:tc>
      </w:tr>
      <w:tr w:rsidR="00860FBF" w:rsidRPr="003376C9" w:rsidTr="003376C9">
        <w:trPr>
          <w:cantSplit/>
        </w:trPr>
        <w:tc>
          <w:tcPr>
            <w:tcW w:w="552" w:type="dxa"/>
            <w:vMerge w:val="restart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м16_3</w:t>
            </w:r>
          </w:p>
        </w:tc>
        <w:tc>
          <w:tcPr>
            <w:tcW w:w="5812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Не </w:t>
            </w:r>
            <w:proofErr w:type="gram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довольны</w:t>
            </w:r>
            <w:proofErr w:type="gram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деятельностью прочих банков (Открытие, </w:t>
            </w: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Альфабанк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, Левобережный, </w:t>
            </w: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Россельхозбанк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, ВТБ24, </w:t>
            </w: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Совкомбанк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)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60,8%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4,1%</w:t>
            </w:r>
          </w:p>
        </w:tc>
      </w:tr>
      <w:tr w:rsidR="00860FBF" w:rsidRPr="003376C9" w:rsidTr="003376C9">
        <w:trPr>
          <w:cantSplit/>
        </w:trPr>
        <w:tc>
          <w:tcPr>
            <w:tcW w:w="552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5812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Не </w:t>
            </w:r>
            <w:proofErr w:type="gram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довольны</w:t>
            </w:r>
            <w:proofErr w:type="gram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деятельностью Сбербанка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16,6%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1,1%</w:t>
            </w:r>
          </w:p>
        </w:tc>
      </w:tr>
      <w:tr w:rsidR="00860FBF" w:rsidRPr="003376C9" w:rsidTr="003376C9">
        <w:trPr>
          <w:cantSplit/>
        </w:trPr>
        <w:tc>
          <w:tcPr>
            <w:tcW w:w="552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5812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Не выгодные условия: высокие процентные ставки по кредитам, маленькие проценты по вкладам, дорогое обслуживание счетов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12,3%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0,8%</w:t>
            </w:r>
          </w:p>
        </w:tc>
      </w:tr>
      <w:tr w:rsidR="00860FBF" w:rsidRPr="003376C9" w:rsidTr="003376C9">
        <w:trPr>
          <w:cantSplit/>
        </w:trPr>
        <w:tc>
          <w:tcPr>
            <w:tcW w:w="552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5812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Другое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10,6%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0,7%</w:t>
            </w:r>
          </w:p>
        </w:tc>
      </w:tr>
      <w:tr w:rsidR="00860FBF" w:rsidRPr="003376C9" w:rsidTr="003376C9">
        <w:trPr>
          <w:cantSplit/>
        </w:trPr>
        <w:tc>
          <w:tcPr>
            <w:tcW w:w="552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5812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Не достаточно отделений банков в населенном пункте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5,2%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0,4%</w:t>
            </w:r>
          </w:p>
        </w:tc>
      </w:tr>
      <w:tr w:rsidR="00860FBF" w:rsidRPr="003376C9" w:rsidTr="003376C9">
        <w:trPr>
          <w:cantSplit/>
        </w:trPr>
        <w:tc>
          <w:tcPr>
            <w:tcW w:w="552" w:type="dxa"/>
            <w:vMerge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5812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Не достаточно банкоматов в населенном пункте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2,6%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860FBF" w:rsidRPr="003376C9" w:rsidRDefault="00860FBF" w:rsidP="003376C9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0,2%</w:t>
            </w:r>
          </w:p>
        </w:tc>
      </w:tr>
    </w:tbl>
    <w:p w:rsidR="0032382E" w:rsidRDefault="0032382E" w:rsidP="003376C9">
      <w:pPr>
        <w:spacing w:after="0" w:line="240" w:lineRule="auto"/>
      </w:pPr>
    </w:p>
    <w:p w:rsidR="00860FBF" w:rsidRPr="003376C9" w:rsidRDefault="0032382E" w:rsidP="00BC6181">
      <w:pPr>
        <w:spacing w:after="0" w:line="240" w:lineRule="auto"/>
        <w:ind w:firstLine="0"/>
        <w:jc w:val="both"/>
        <w:rPr>
          <w:rFonts w:ascii="Arial Black" w:hAnsi="Arial Black"/>
          <w:sz w:val="28"/>
          <w:szCs w:val="28"/>
        </w:rPr>
      </w:pPr>
      <w:r w:rsidRPr="003376C9">
        <w:rPr>
          <w:sz w:val="28"/>
          <w:szCs w:val="28"/>
        </w:rPr>
        <w:t>Таблица 3.3.</w:t>
      </w:r>
      <w:r w:rsidRPr="003376C9">
        <w:rPr>
          <w:b/>
          <w:sz w:val="28"/>
          <w:szCs w:val="28"/>
        </w:rPr>
        <w:t xml:space="preserve"> – Удовлетворенность деятельностью финансовых организаций в разрезе социально-демографических факторов, % от числа </w:t>
      </w:r>
      <w:r w:rsidR="00962B4A" w:rsidRPr="003376C9">
        <w:rPr>
          <w:b/>
          <w:sz w:val="28"/>
          <w:szCs w:val="28"/>
        </w:rPr>
        <w:t>опрошенных</w:t>
      </w:r>
    </w:p>
    <w:tbl>
      <w:tblPr>
        <w:tblW w:w="9483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403"/>
        <w:gridCol w:w="4111"/>
        <w:gridCol w:w="850"/>
        <w:gridCol w:w="709"/>
        <w:gridCol w:w="709"/>
        <w:gridCol w:w="850"/>
        <w:gridCol w:w="851"/>
      </w:tblGrid>
      <w:tr w:rsidR="00860FBF" w:rsidRPr="003376C9" w:rsidTr="00BC6181">
        <w:trPr>
          <w:cantSplit/>
          <w:tblHeader/>
        </w:trPr>
        <w:tc>
          <w:tcPr>
            <w:tcW w:w="5514" w:type="dxa"/>
            <w:gridSpan w:val="2"/>
            <w:vMerge w:val="restart"/>
            <w:shd w:val="clear" w:color="auto" w:fill="FFFFFF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3969" w:type="dxa"/>
            <w:gridSpan w:val="5"/>
            <w:shd w:val="clear" w:color="auto" w:fill="FFFFFF"/>
          </w:tcPr>
          <w:p w:rsidR="00860FBF" w:rsidRPr="00BC6181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b/>
                <w:sz w:val="16"/>
                <w:szCs w:val="16"/>
              </w:rPr>
            </w:pPr>
            <w:r w:rsidRPr="00BC6181">
              <w:rPr>
                <w:rFonts w:asciiTheme="majorHAnsi" w:eastAsia="Calibri" w:hAnsiTheme="majorHAnsi" w:cstheme="majorHAnsi"/>
                <w:b/>
                <w:sz w:val="16"/>
                <w:szCs w:val="16"/>
              </w:rPr>
              <w:t>УДОВЛЕТВОРЕНЫ ЛИ ВЫ ДЕЯТЕЛЬНОСТЬЮ ФИНАНСОВЫХ ОРГАНИЗАЦИЙ ДЛЯ ПОЛУЧЕНИЯ НЕОБХОДИМЫХ ВАМ УСЛУГ?</w:t>
            </w:r>
          </w:p>
        </w:tc>
      </w:tr>
      <w:tr w:rsidR="00860FBF" w:rsidRPr="003376C9" w:rsidTr="00BC6181">
        <w:trPr>
          <w:cantSplit/>
          <w:trHeight w:val="1377"/>
          <w:tblHeader/>
        </w:trPr>
        <w:tc>
          <w:tcPr>
            <w:tcW w:w="5514" w:type="dxa"/>
            <w:gridSpan w:val="2"/>
            <w:vMerge/>
            <w:shd w:val="clear" w:color="auto" w:fill="FFFFFF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FFFFFF"/>
            <w:textDirection w:val="btLr"/>
            <w:vAlign w:val="center"/>
          </w:tcPr>
          <w:p w:rsidR="00860FBF" w:rsidRPr="00BC6181" w:rsidRDefault="00860FBF" w:rsidP="00BC6181">
            <w:pPr>
              <w:spacing w:after="0" w:line="240" w:lineRule="auto"/>
              <w:ind w:left="113" w:right="113" w:firstLine="0"/>
              <w:jc w:val="center"/>
              <w:rPr>
                <w:rFonts w:asciiTheme="majorHAnsi" w:eastAsia="Calibri" w:hAnsiTheme="majorHAnsi" w:cstheme="majorHAnsi"/>
                <w:b/>
                <w:sz w:val="16"/>
                <w:szCs w:val="16"/>
              </w:rPr>
            </w:pPr>
            <w:r w:rsidRPr="00BC6181">
              <w:rPr>
                <w:rFonts w:asciiTheme="majorHAnsi" w:eastAsia="Calibri" w:hAnsiTheme="majorHAnsi" w:cstheme="majorHAnsi"/>
                <w:b/>
                <w:sz w:val="16"/>
                <w:szCs w:val="16"/>
              </w:rPr>
              <w:t>Удовлетворен</w:t>
            </w:r>
          </w:p>
        </w:tc>
        <w:tc>
          <w:tcPr>
            <w:tcW w:w="709" w:type="dxa"/>
            <w:shd w:val="clear" w:color="auto" w:fill="FFFFFF"/>
            <w:textDirection w:val="btLr"/>
            <w:vAlign w:val="center"/>
          </w:tcPr>
          <w:p w:rsidR="00860FBF" w:rsidRPr="00BC6181" w:rsidRDefault="00860FBF" w:rsidP="00BC6181">
            <w:pPr>
              <w:spacing w:after="0" w:line="240" w:lineRule="auto"/>
              <w:ind w:left="113" w:right="113" w:firstLine="0"/>
              <w:jc w:val="center"/>
              <w:rPr>
                <w:rFonts w:asciiTheme="majorHAnsi" w:eastAsia="Calibri" w:hAnsiTheme="majorHAnsi" w:cstheme="majorHAnsi"/>
                <w:b/>
                <w:sz w:val="16"/>
                <w:szCs w:val="16"/>
              </w:rPr>
            </w:pPr>
            <w:r w:rsidRPr="00BC6181">
              <w:rPr>
                <w:rFonts w:asciiTheme="majorHAnsi" w:eastAsia="Calibri" w:hAnsiTheme="majorHAnsi" w:cstheme="majorHAnsi"/>
                <w:b/>
                <w:sz w:val="16"/>
                <w:szCs w:val="16"/>
              </w:rPr>
              <w:t>Частично удовлетворен</w:t>
            </w:r>
          </w:p>
        </w:tc>
        <w:tc>
          <w:tcPr>
            <w:tcW w:w="709" w:type="dxa"/>
            <w:shd w:val="clear" w:color="auto" w:fill="FFFFFF"/>
            <w:textDirection w:val="btLr"/>
            <w:vAlign w:val="center"/>
          </w:tcPr>
          <w:p w:rsidR="00860FBF" w:rsidRPr="00BC6181" w:rsidRDefault="00860FBF" w:rsidP="00BC6181">
            <w:pPr>
              <w:spacing w:after="0" w:line="240" w:lineRule="auto"/>
              <w:ind w:left="113" w:right="113" w:firstLine="0"/>
              <w:jc w:val="center"/>
              <w:rPr>
                <w:rFonts w:asciiTheme="majorHAnsi" w:eastAsia="Calibri" w:hAnsiTheme="majorHAnsi" w:cstheme="majorHAnsi"/>
                <w:b/>
                <w:sz w:val="16"/>
                <w:szCs w:val="16"/>
              </w:rPr>
            </w:pPr>
            <w:r w:rsidRPr="00BC6181">
              <w:rPr>
                <w:rFonts w:asciiTheme="majorHAnsi" w:eastAsia="Calibri" w:hAnsiTheme="majorHAnsi" w:cstheme="majorHAnsi"/>
                <w:b/>
                <w:sz w:val="16"/>
                <w:szCs w:val="16"/>
              </w:rPr>
              <w:t>Не удовлетворен</w:t>
            </w:r>
          </w:p>
        </w:tc>
        <w:tc>
          <w:tcPr>
            <w:tcW w:w="850" w:type="dxa"/>
            <w:shd w:val="clear" w:color="auto" w:fill="FFFFFF"/>
            <w:textDirection w:val="btLr"/>
            <w:vAlign w:val="center"/>
          </w:tcPr>
          <w:p w:rsidR="00860FBF" w:rsidRPr="00BC6181" w:rsidRDefault="00860FBF" w:rsidP="00BC6181">
            <w:pPr>
              <w:spacing w:after="0" w:line="240" w:lineRule="auto"/>
              <w:ind w:left="113" w:right="113" w:firstLine="0"/>
              <w:jc w:val="center"/>
              <w:rPr>
                <w:rFonts w:asciiTheme="majorHAnsi" w:eastAsia="Calibri" w:hAnsiTheme="majorHAnsi" w:cstheme="majorHAnsi"/>
                <w:b/>
                <w:sz w:val="16"/>
                <w:szCs w:val="16"/>
              </w:rPr>
            </w:pPr>
            <w:r w:rsidRPr="00BC6181">
              <w:rPr>
                <w:rFonts w:asciiTheme="majorHAnsi" w:eastAsia="Calibri" w:hAnsiTheme="majorHAnsi" w:cstheme="majorHAnsi"/>
                <w:b/>
                <w:sz w:val="16"/>
                <w:szCs w:val="16"/>
              </w:rPr>
              <w:t>Затрудняюсь ответить</w:t>
            </w:r>
          </w:p>
        </w:tc>
        <w:tc>
          <w:tcPr>
            <w:tcW w:w="851" w:type="dxa"/>
            <w:shd w:val="clear" w:color="auto" w:fill="FFFFFF"/>
            <w:textDirection w:val="btLr"/>
            <w:vAlign w:val="center"/>
          </w:tcPr>
          <w:p w:rsidR="00860FBF" w:rsidRPr="00BC6181" w:rsidRDefault="00860FBF" w:rsidP="00BC6181">
            <w:pPr>
              <w:spacing w:after="0" w:line="240" w:lineRule="auto"/>
              <w:ind w:left="113" w:right="113" w:firstLine="0"/>
              <w:jc w:val="center"/>
              <w:rPr>
                <w:rFonts w:asciiTheme="majorHAnsi" w:eastAsia="Calibri" w:hAnsiTheme="majorHAnsi" w:cstheme="majorHAnsi"/>
                <w:b/>
                <w:sz w:val="16"/>
                <w:szCs w:val="16"/>
              </w:rPr>
            </w:pPr>
            <w:r w:rsidRPr="00BC6181">
              <w:rPr>
                <w:rFonts w:asciiTheme="majorHAnsi" w:eastAsia="Calibri" w:hAnsiTheme="majorHAnsi" w:cstheme="majorHAnsi"/>
                <w:b/>
                <w:sz w:val="16"/>
                <w:szCs w:val="16"/>
              </w:rPr>
              <w:t>Другое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Пол</w:t>
            </w: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Мужчины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40,6%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41,8%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7,4%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10,2%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Женщины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41,8%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43,5%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6,0%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8,7%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Возраст</w:t>
            </w: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18-34 года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43,6%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45,5%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4,9%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35-54 года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38,4%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43,2%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8,4%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55 лет и старше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41,7%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39,4%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6,7%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12,1%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0,1%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Род занятий</w:t>
            </w: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Работаю по найму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41,6%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45,8%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5,9%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6,7%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Предприниматель, </w:t>
            </w: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самозанятый</w:t>
            </w:r>
            <w:proofErr w:type="spellEnd"/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45,6%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12,9%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Пенсионер, инвалид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41,8%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31,0%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8,5%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0,1%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Учащийся, студент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62,7%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26,8%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9,8%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Временно не работаю, безработный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16,3%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gram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Занят</w:t>
            </w:r>
            <w:proofErr w:type="gram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домашним хозяйством, нахожусь в декретном отпуске, отпуске по уходу за ребенком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38,1%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50,9%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Затрудняюсь ответить/ отказ от ответа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6,8%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65,2%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28,1%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Иное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41,9%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35,1%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19,9%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Наличие детей</w:t>
            </w: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Нет детей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47,2%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38,9%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4,5%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9,5%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 ребенок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37,6%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46,2%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8,9%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7,3%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 ребенка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41,3%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6,1%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11,2%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0,1%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 и более детей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37,0%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46,1%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6,9%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lastRenderedPageBreak/>
              <w:t>Образование</w:t>
            </w: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Общее образование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42,4%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29,9%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3,6%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24,0%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Среднее специальное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42,6%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37,0%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6,6%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13,8%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Неполное высшее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43,7%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28,7%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13,7%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13,9%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Высшее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48,5%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6,9%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Научная степень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55,2%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26,7%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18,1%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Иное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24,6%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55,3%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20,1%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Среднемесячный доход</w:t>
            </w: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До 10 тыс. рублей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40,5%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34,8%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8,0%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16,6%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0,1%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От 10 до 15 тыс</w:t>
            </w:r>
            <w:proofErr w:type="gram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.р</w:t>
            </w:r>
            <w:proofErr w:type="gram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ублей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38,3%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44,0%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4,8%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12,8%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От 15 до 30 тыс</w:t>
            </w:r>
            <w:proofErr w:type="gram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.р</w:t>
            </w:r>
            <w:proofErr w:type="gram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ублей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47,3%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40,3%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5,2%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7,2%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От 30 до 60 тыс</w:t>
            </w:r>
            <w:proofErr w:type="gram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.р</w:t>
            </w:r>
            <w:proofErr w:type="gram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ублей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37,3%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49,3%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10,8%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Более 60 тыс</w:t>
            </w:r>
            <w:proofErr w:type="gram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.р</w:t>
            </w:r>
            <w:proofErr w:type="gram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ублей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31,3%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55,3%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8,1%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Тип населенного пункта</w:t>
            </w: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г. Новосибирск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36,7%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51,0%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8,0%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Районный центр, городской округ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59,9%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28,0%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2,8%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9,1%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0,1%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ПГТ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43,5%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36,3%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4,8%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15,4%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Село, деревня, другие сельские поселения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36,5%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32,7%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6,7%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24,2%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18"/>
                <w:szCs w:val="18"/>
              </w:rPr>
            </w:pPr>
            <w:r w:rsidRPr="003376C9">
              <w:rPr>
                <w:rFonts w:asciiTheme="majorHAnsi" w:eastAsia="Calibri" w:hAnsiTheme="majorHAnsi" w:cstheme="majorHAnsi"/>
                <w:sz w:val="18"/>
                <w:szCs w:val="18"/>
              </w:rPr>
              <w:t>Муниципальное образование</w:t>
            </w: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город Новосибирск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36,7%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51,0%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8,0%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город Бердск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60,0%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город </w:t>
            </w: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Искитим</w:t>
            </w:r>
            <w:proofErr w:type="spellEnd"/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город Обь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64,3%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1,4%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рабочий поселок Кольцово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Баганский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47,1%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Барабинский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1,4%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Болотнинский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72,9%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Венгеровский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Доволенский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Здвинский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1,4%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Искитимский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Карасукский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1,4%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Каргатский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Колыванский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60,0%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2,9%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Коченевский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Кочковский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Краснозерский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67,1%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Куйбышевский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64,3%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2,9%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Купинский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67,1%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Кыштовский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Маслянинский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64,3%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Мошковский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Новосибирский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12,9%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Ордынский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23,2%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47,8%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29,0%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Северный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1,4%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Сузунский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Татарский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61,4%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1,4%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Тогучинский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64,3%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1,4%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Убинский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11,4%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Усть-Таркский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12,9%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Чановский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30,0%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Черепановский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58,6%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Чистоозерный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2,9%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25,7%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  <w:tr w:rsidR="00860FBF" w:rsidRPr="003376C9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</w:p>
        </w:tc>
        <w:tc>
          <w:tcPr>
            <w:tcW w:w="411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proofErr w:type="spellStart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Чулымский</w:t>
            </w:r>
            <w:proofErr w:type="spellEnd"/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 xml:space="preserve"> муниципальный район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42,9%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1,4%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10,0%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3376C9" w:rsidRDefault="00860FBF" w:rsidP="00BC6181">
            <w:pPr>
              <w:spacing w:after="0" w:line="240" w:lineRule="auto"/>
              <w:ind w:firstLine="0"/>
              <w:jc w:val="center"/>
              <w:rPr>
                <w:rFonts w:asciiTheme="majorHAnsi" w:eastAsia="Calibri" w:hAnsiTheme="majorHAnsi" w:cstheme="majorHAnsi"/>
                <w:sz w:val="20"/>
                <w:szCs w:val="20"/>
              </w:rPr>
            </w:pPr>
            <w:r w:rsidRPr="003376C9">
              <w:rPr>
                <w:rFonts w:asciiTheme="majorHAnsi" w:eastAsia="Calibri" w:hAnsiTheme="majorHAnsi" w:cstheme="majorHAnsi"/>
                <w:sz w:val="20"/>
                <w:szCs w:val="20"/>
              </w:rPr>
              <w:t>0,0%</w:t>
            </w:r>
          </w:p>
        </w:tc>
      </w:tr>
    </w:tbl>
    <w:p w:rsidR="00860FBF" w:rsidRDefault="00860FBF" w:rsidP="00BC6181">
      <w:pPr>
        <w:spacing w:after="0" w:line="240" w:lineRule="auto"/>
      </w:pPr>
    </w:p>
    <w:p w:rsidR="00BC6181" w:rsidRDefault="00BC6181" w:rsidP="00BC6181">
      <w:pPr>
        <w:ind w:firstLine="0"/>
        <w:rPr>
          <w:lang w:val="en-US"/>
        </w:rPr>
      </w:pPr>
    </w:p>
    <w:p w:rsidR="00D228A2" w:rsidRPr="00BC6181" w:rsidRDefault="00D228A2" w:rsidP="00BC6181">
      <w:pPr>
        <w:spacing w:after="0" w:line="240" w:lineRule="auto"/>
        <w:ind w:firstLine="0"/>
        <w:jc w:val="both"/>
        <w:rPr>
          <w:rFonts w:ascii="Arial Black" w:hAnsi="Arial Black"/>
          <w:b/>
          <w:sz w:val="28"/>
          <w:szCs w:val="28"/>
        </w:rPr>
      </w:pPr>
      <w:r w:rsidRPr="00BC6181">
        <w:rPr>
          <w:sz w:val="28"/>
          <w:szCs w:val="28"/>
        </w:rPr>
        <w:lastRenderedPageBreak/>
        <w:t>Таблица 3.4.</w:t>
      </w:r>
      <w:r w:rsidRPr="00BC6181">
        <w:rPr>
          <w:b/>
          <w:sz w:val="28"/>
          <w:szCs w:val="28"/>
        </w:rPr>
        <w:t xml:space="preserve"> – Удовлетворенность деятельность банков в разрезе социально-демографических факторов, % от числа опрошенных</w:t>
      </w:r>
    </w:p>
    <w:tbl>
      <w:tblPr>
        <w:tblW w:w="9523" w:type="dxa"/>
        <w:tblInd w:w="-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443"/>
        <w:gridCol w:w="3118"/>
        <w:gridCol w:w="993"/>
        <w:gridCol w:w="1134"/>
        <w:gridCol w:w="1134"/>
        <w:gridCol w:w="993"/>
        <w:gridCol w:w="708"/>
      </w:tblGrid>
      <w:tr w:rsidR="00D228A2" w:rsidRPr="00BC6181" w:rsidTr="00BC6181">
        <w:trPr>
          <w:cantSplit/>
          <w:tblHeader/>
        </w:trPr>
        <w:tc>
          <w:tcPr>
            <w:tcW w:w="4561" w:type="dxa"/>
            <w:gridSpan w:val="2"/>
            <w:vMerge w:val="restart"/>
            <w:shd w:val="clear" w:color="auto" w:fill="FFFFFF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  <w:tc>
          <w:tcPr>
            <w:tcW w:w="4962" w:type="dxa"/>
            <w:gridSpan w:val="5"/>
            <w:shd w:val="clear" w:color="auto" w:fill="FFFFFF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b/>
                <w:color w:val="000000"/>
                <w:sz w:val="16"/>
                <w:szCs w:val="16"/>
              </w:rPr>
            </w:pPr>
            <w:r w:rsidRPr="00BC6181">
              <w:rPr>
                <w:rFonts w:asciiTheme="majorHAnsi" w:hAnsiTheme="majorHAnsi" w:cstheme="majorHAnsi"/>
                <w:b/>
                <w:color w:val="000000"/>
                <w:sz w:val="16"/>
                <w:szCs w:val="16"/>
              </w:rPr>
              <w:t>УДОВЛЕТВОРЕНЫ ЛИ ВЫ ДЕЯТЕЛЬНОСТЬЮ ФИНАНСОВЫХ ОРГАНИЗАЦИЙ ДЛЯ ПОЛУЧЕНИЯ НЕОБХОДИМЫХ ВАМ УСЛУГ?</w:t>
            </w:r>
          </w:p>
        </w:tc>
      </w:tr>
      <w:tr w:rsidR="00D228A2" w:rsidRPr="00BC6181" w:rsidTr="00BC6181">
        <w:trPr>
          <w:cantSplit/>
          <w:tblHeader/>
        </w:trPr>
        <w:tc>
          <w:tcPr>
            <w:tcW w:w="4561" w:type="dxa"/>
            <w:gridSpan w:val="2"/>
            <w:vMerge/>
            <w:shd w:val="clear" w:color="auto" w:fill="FFFFFF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993" w:type="dxa"/>
            <w:shd w:val="clear" w:color="auto" w:fill="FFFFFF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b/>
                <w:color w:val="000000"/>
                <w:sz w:val="16"/>
                <w:szCs w:val="16"/>
              </w:rPr>
            </w:pPr>
            <w:r w:rsidRPr="00BC6181">
              <w:rPr>
                <w:rFonts w:asciiTheme="majorHAnsi" w:hAnsiTheme="majorHAnsi" w:cstheme="majorHAnsi"/>
                <w:b/>
                <w:color w:val="000000"/>
                <w:sz w:val="16"/>
                <w:szCs w:val="16"/>
              </w:rPr>
              <w:t>Удовлетворен</w:t>
            </w:r>
          </w:p>
        </w:tc>
        <w:tc>
          <w:tcPr>
            <w:tcW w:w="1134" w:type="dxa"/>
            <w:shd w:val="clear" w:color="auto" w:fill="FFFFFF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b/>
                <w:color w:val="000000"/>
                <w:sz w:val="16"/>
                <w:szCs w:val="16"/>
              </w:rPr>
            </w:pPr>
            <w:r w:rsidRPr="00BC6181">
              <w:rPr>
                <w:rFonts w:asciiTheme="majorHAnsi" w:hAnsiTheme="majorHAnsi" w:cstheme="majorHAnsi"/>
                <w:b/>
                <w:color w:val="000000"/>
                <w:sz w:val="16"/>
                <w:szCs w:val="16"/>
              </w:rPr>
              <w:t>Частично удовлетворен</w:t>
            </w:r>
          </w:p>
        </w:tc>
        <w:tc>
          <w:tcPr>
            <w:tcW w:w="1134" w:type="dxa"/>
            <w:shd w:val="clear" w:color="auto" w:fill="FFFFFF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b/>
                <w:color w:val="000000"/>
                <w:sz w:val="16"/>
                <w:szCs w:val="16"/>
              </w:rPr>
            </w:pPr>
            <w:r w:rsidRPr="00BC6181">
              <w:rPr>
                <w:rFonts w:asciiTheme="majorHAnsi" w:hAnsiTheme="majorHAnsi" w:cstheme="majorHAnsi"/>
                <w:b/>
                <w:color w:val="000000"/>
                <w:sz w:val="16"/>
                <w:szCs w:val="16"/>
              </w:rPr>
              <w:t>Не удовлетворен</w:t>
            </w:r>
          </w:p>
        </w:tc>
        <w:tc>
          <w:tcPr>
            <w:tcW w:w="993" w:type="dxa"/>
            <w:shd w:val="clear" w:color="auto" w:fill="FFFFFF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b/>
                <w:color w:val="000000"/>
                <w:sz w:val="16"/>
                <w:szCs w:val="16"/>
              </w:rPr>
            </w:pPr>
            <w:r w:rsidRPr="00BC6181">
              <w:rPr>
                <w:rFonts w:asciiTheme="majorHAnsi" w:hAnsiTheme="majorHAnsi" w:cstheme="majorHAnsi"/>
                <w:b/>
                <w:color w:val="000000"/>
                <w:sz w:val="16"/>
                <w:szCs w:val="16"/>
              </w:rPr>
              <w:t>Затрудняюсь ответить</w:t>
            </w:r>
          </w:p>
        </w:tc>
        <w:tc>
          <w:tcPr>
            <w:tcW w:w="708" w:type="dxa"/>
            <w:shd w:val="clear" w:color="auto" w:fill="FFFFFF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b/>
                <w:color w:val="000000"/>
                <w:sz w:val="16"/>
                <w:szCs w:val="16"/>
              </w:rPr>
            </w:pPr>
            <w:r w:rsidRPr="00BC6181">
              <w:rPr>
                <w:rFonts w:asciiTheme="majorHAnsi" w:hAnsiTheme="majorHAnsi" w:cstheme="majorHAnsi"/>
                <w:b/>
                <w:color w:val="000000"/>
                <w:sz w:val="16"/>
                <w:szCs w:val="16"/>
              </w:rPr>
              <w:t>Другое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 w:val="restart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Пол</w:t>
            </w: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Мужчины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46,7%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39,4%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4,9%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9,0%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0,1%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Женщины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49,2%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3,8%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 w:val="restart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Возраст</w:t>
            </w: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18-34 года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52,1%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39,3%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3,3%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35-54 года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43,7%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42,6%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4,4%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9,3%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55 лет и старше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48,3%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39,5%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5,3%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0,1%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 w:val="restart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Род занятий</w:t>
            </w: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Работаю по найму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47,3%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42,1%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4,3%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Предприниматель, </w:t>
            </w: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самозанятый</w:t>
            </w:r>
            <w:proofErr w:type="spellEnd"/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41,9%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42,1%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9,9%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Пенсионер, инвалид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48,3%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34,9%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5,5%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11,1%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0,2%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Учащийся, студент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79,8%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18,2%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0,9%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Временно не работаю, безработный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53,8%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41,3%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1,0%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gram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Занят</w:t>
            </w:r>
            <w:proofErr w:type="gram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домашним хозяйством, нахожусь в декретном отпуске, отпуске по уходу за ребенком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44,4%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48,5%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1,1%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Затрудняюсь ответить/ отказ от ответа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9,5%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55,0%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35,5%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Иное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48,4%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51,6%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 w:val="restart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Наличие детей</w:t>
            </w: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Нет детей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60,5%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31,6%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0,6%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7,3%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 ребенок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40,4%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47,3%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6,3%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 ребенка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43,8%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41,5%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6,6%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7,9%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0,1%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 и более детей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47,9%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43,2%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1,9%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7,0%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 w:val="restart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Образование</w:t>
            </w: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Общее образование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53,6%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2,8%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9,3%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Среднее специальное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50,1%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4,6%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12,5%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Неполное высшее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45,9%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37,8%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3,2%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13,2%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Высшее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45,9%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4,8%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0,1%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Научная степень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Иное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30,8%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69,2%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 w:val="restart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Среднемесячный доход</w:t>
            </w: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До 10 тыс. рублей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48,9%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38,1%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3,2%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9,7%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0,2%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От 10 до 15 тыс</w:t>
            </w:r>
            <w:proofErr w:type="gram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.р</w:t>
            </w:r>
            <w:proofErr w:type="gram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ублей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48,1%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38,4%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3,8%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9,7%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От 15 до 30 тыс</w:t>
            </w:r>
            <w:proofErr w:type="gram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.р</w:t>
            </w:r>
            <w:proofErr w:type="gram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ублей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47,0%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41,2%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5,6%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От 30 до 60 тыс</w:t>
            </w:r>
            <w:proofErr w:type="gram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.р</w:t>
            </w:r>
            <w:proofErr w:type="gram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ублей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47,6%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46,5%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4,6%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Более 60 тыс</w:t>
            </w:r>
            <w:proofErr w:type="gram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.р</w:t>
            </w:r>
            <w:proofErr w:type="gram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ублей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38,0%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0,6%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 w:val="restart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Тип населенного пункта</w:t>
            </w: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г. Новосибирск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44,9%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47,8%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4,4%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Районный центр, городской округ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62,7%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29,6%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2,3%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5,2%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0,2%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ПГТ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40,3%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35,4%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7,0%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17,2%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Село, деревня, другие сельские поселения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42,3%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34,9%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5,7%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17,1%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 w:val="restart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Муниципальное образование</w:t>
            </w: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город Новосибирск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44,9%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47,8%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4,4%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город Бердск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52,8%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33,3%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5,6%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8,3%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город </w:t>
            </w: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Искитим</w:t>
            </w:r>
            <w:proofErr w:type="spellEnd"/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город Обь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80,0%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рабочий поселок Кольцово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48,8%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22,0%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7,3%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22,0%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Баганский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44,4%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44,4%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Барабинский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47,6%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33,3%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19,0%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Болотнинский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75,0%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10,7%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Венгеровский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19,5%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46,3%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12,2%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22,0%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Доволенский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65,2%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30,4%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Здвинский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39,5%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27,9%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32,6%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Искитимский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70,2%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21,3%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2,1%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Карасукский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65,8%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21,1%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2,6%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10,5%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Каргатский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56,1%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31,7%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4,9%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7,3%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Колыванский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60,9%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23,9%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4,3%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10,9%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Коченевский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Кочковский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51,9%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29,6%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18,5%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Краснозерский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64,0%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32,0%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Куйбышевский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80,0%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2,9%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Купинский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71,4%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20,4%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4,1%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Кыштовский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47,3%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5,5%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45,5%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Маслянинский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68,8%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14,1%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17,2%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Мошковский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24,6%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5,3%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8,8%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Новосибирский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20,5%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40,9%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11,4%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27,3%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Ордынский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38,7%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45,2%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16,1%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Северный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66,7%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24,1%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9,3%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Сузунский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57,8%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35,6%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4,4%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2,2%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Татарский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60,6%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21,2%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3,0%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12,1%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Тогучинский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32,6%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62,8%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2,3%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Убинский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46,7%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13,3%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16,7%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23,3%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Усть-Таркский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22,8%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45,6%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12,3%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19,3%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Чановский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48,0%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38,0%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4,0%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Черепановский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68,4%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28,9%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Чистоозерный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51,9%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25,9%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3,7%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18,5%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proofErr w:type="spellStart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Чулымский</w:t>
            </w:r>
            <w:proofErr w:type="spellEnd"/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41,7%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54,2%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4,2%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0,0%</w:t>
            </w:r>
          </w:p>
        </w:tc>
      </w:tr>
      <w:tr w:rsidR="00D228A2" w:rsidRPr="00BC6181" w:rsidTr="00BC6181">
        <w:trPr>
          <w:cantSplit/>
        </w:trPr>
        <w:tc>
          <w:tcPr>
            <w:tcW w:w="1443" w:type="dxa"/>
            <w:vMerge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</w:p>
        </w:tc>
        <w:tc>
          <w:tcPr>
            <w:tcW w:w="311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  <w:t>В среднем по Новосибирской области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  <w:t>48,0%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  <w:t>40,4%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  <w:t>4,3%</w:t>
            </w:r>
          </w:p>
        </w:tc>
        <w:tc>
          <w:tcPr>
            <w:tcW w:w="993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  <w:t>7,2%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D228A2" w:rsidRPr="00BC6181" w:rsidRDefault="00D228A2" w:rsidP="00BC6181">
            <w:pPr>
              <w:autoSpaceDE w:val="0"/>
              <w:autoSpaceDN w:val="0"/>
              <w:adjustRightInd w:val="0"/>
              <w:spacing w:after="0" w:line="240" w:lineRule="auto"/>
              <w:ind w:firstLine="0"/>
              <w:jc w:val="center"/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</w:pPr>
            <w:r w:rsidRPr="00BC6181">
              <w:rPr>
                <w:rFonts w:asciiTheme="majorHAnsi" w:hAnsiTheme="majorHAnsi" w:cstheme="majorHAnsi"/>
                <w:b/>
                <w:bCs/>
                <w:color w:val="000000"/>
                <w:sz w:val="18"/>
                <w:szCs w:val="18"/>
              </w:rPr>
              <w:t>0,0%</w:t>
            </w:r>
          </w:p>
        </w:tc>
      </w:tr>
    </w:tbl>
    <w:p w:rsidR="00BC6181" w:rsidRDefault="00BC6181" w:rsidP="002E2081"/>
    <w:p w:rsidR="00BC6181" w:rsidRDefault="00BC6181">
      <w:pPr>
        <w:spacing w:after="160"/>
        <w:ind w:firstLine="0"/>
      </w:pPr>
      <w:r>
        <w:br w:type="page"/>
      </w:r>
    </w:p>
    <w:p w:rsidR="00D763EE" w:rsidRPr="00BC6181" w:rsidRDefault="00D763EE" w:rsidP="002636D9">
      <w:pPr>
        <w:pStyle w:val="2"/>
        <w:numPr>
          <w:ilvl w:val="0"/>
          <w:numId w:val="12"/>
        </w:numPr>
        <w:spacing w:before="0" w:after="0" w:line="240" w:lineRule="auto"/>
        <w:ind w:left="0" w:firstLine="0"/>
        <w:jc w:val="center"/>
        <w:rPr>
          <w:sz w:val="32"/>
          <w:szCs w:val="32"/>
        </w:rPr>
      </w:pPr>
      <w:bookmarkStart w:id="31" w:name="_Toc23861244"/>
      <w:bookmarkStart w:id="32" w:name="_Toc23956692"/>
      <w:bookmarkStart w:id="33" w:name="_Toc23957149"/>
      <w:bookmarkStart w:id="34" w:name="_Toc23957241"/>
      <w:r w:rsidRPr="00BC6181">
        <w:rPr>
          <w:sz w:val="32"/>
          <w:szCs w:val="32"/>
        </w:rPr>
        <w:lastRenderedPageBreak/>
        <w:t>Удовлетворенность качеством, доступностью и стоимостью финансовых продуктов (услуг) (ПОКАЗАТЕЛЬ 46)</w:t>
      </w:r>
      <w:bookmarkEnd w:id="31"/>
      <w:bookmarkEnd w:id="32"/>
      <w:bookmarkEnd w:id="33"/>
      <w:bookmarkEnd w:id="34"/>
    </w:p>
    <w:p w:rsidR="0032382E" w:rsidRDefault="0032382E" w:rsidP="00BC6181">
      <w:pPr>
        <w:spacing w:after="0" w:line="240" w:lineRule="auto"/>
      </w:pPr>
    </w:p>
    <w:p w:rsidR="0032382E" w:rsidRPr="00BC6181" w:rsidRDefault="0032382E" w:rsidP="00BC6181">
      <w:pPr>
        <w:spacing w:after="0" w:line="240" w:lineRule="auto"/>
        <w:ind w:firstLine="0"/>
        <w:jc w:val="both"/>
        <w:rPr>
          <w:rFonts w:ascii="Arial Black" w:hAnsi="Arial Black"/>
          <w:sz w:val="28"/>
          <w:szCs w:val="28"/>
        </w:rPr>
      </w:pPr>
      <w:r w:rsidRPr="00BC6181">
        <w:rPr>
          <w:sz w:val="28"/>
          <w:szCs w:val="28"/>
        </w:rPr>
        <w:t>Таблица 4.1.</w:t>
      </w:r>
      <w:r w:rsidRPr="00BC6181">
        <w:rPr>
          <w:b/>
          <w:sz w:val="28"/>
          <w:szCs w:val="28"/>
        </w:rPr>
        <w:t xml:space="preserve"> – </w:t>
      </w:r>
      <w:r w:rsidR="00962B4A" w:rsidRPr="00BC6181">
        <w:rPr>
          <w:b/>
          <w:sz w:val="28"/>
          <w:szCs w:val="28"/>
        </w:rPr>
        <w:t>Уровень удовлетворенности качеством, доступностью и стоимостью финансовых продуктов (услуг)</w:t>
      </w:r>
      <w:r w:rsidRPr="00BC6181">
        <w:rPr>
          <w:b/>
          <w:sz w:val="28"/>
          <w:szCs w:val="28"/>
        </w:rPr>
        <w:t xml:space="preserve">, % от числа </w:t>
      </w:r>
      <w:r w:rsidR="00962B4A" w:rsidRPr="00BC6181">
        <w:rPr>
          <w:b/>
          <w:sz w:val="28"/>
          <w:szCs w:val="28"/>
        </w:rPr>
        <w:t>опрошенных</w:t>
      </w:r>
    </w:p>
    <w:tbl>
      <w:tblPr>
        <w:tblW w:w="5259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803"/>
        <w:gridCol w:w="1000"/>
        <w:gridCol w:w="1000"/>
        <w:gridCol w:w="1456"/>
      </w:tblGrid>
      <w:tr w:rsidR="00860FBF" w:rsidRPr="00BC6181" w:rsidTr="003376C9">
        <w:trPr>
          <w:cantSplit/>
        </w:trPr>
        <w:tc>
          <w:tcPr>
            <w:tcW w:w="1803" w:type="dxa"/>
            <w:shd w:val="clear" w:color="auto" w:fill="FFFFFF"/>
          </w:tcPr>
          <w:p w:rsidR="00860FBF" w:rsidRPr="00BC6181" w:rsidRDefault="00860FBF" w:rsidP="00BC6181">
            <w:pPr>
              <w:spacing w:after="0" w:line="240" w:lineRule="auto"/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0" w:type="dxa"/>
            <w:shd w:val="clear" w:color="auto" w:fill="FFFFFF"/>
          </w:tcPr>
          <w:p w:rsidR="00860FBF" w:rsidRPr="00BC6181" w:rsidRDefault="00860FBF" w:rsidP="00BC6181">
            <w:pPr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6181">
              <w:rPr>
                <w:rFonts w:ascii="Times New Roman" w:hAnsi="Times New Roman" w:cs="Times New Roman"/>
                <w:sz w:val="20"/>
                <w:szCs w:val="20"/>
              </w:rPr>
              <w:t>Да</w:t>
            </w:r>
          </w:p>
        </w:tc>
        <w:tc>
          <w:tcPr>
            <w:tcW w:w="1000" w:type="dxa"/>
            <w:shd w:val="clear" w:color="auto" w:fill="FFFFFF"/>
          </w:tcPr>
          <w:p w:rsidR="00860FBF" w:rsidRPr="00BC6181" w:rsidRDefault="00860FBF" w:rsidP="00BC6181">
            <w:pPr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6181">
              <w:rPr>
                <w:rFonts w:ascii="Times New Roman" w:hAnsi="Times New Roman" w:cs="Times New Roman"/>
                <w:sz w:val="20"/>
                <w:szCs w:val="20"/>
              </w:rPr>
              <w:t>Нет</w:t>
            </w:r>
          </w:p>
        </w:tc>
        <w:tc>
          <w:tcPr>
            <w:tcW w:w="1456" w:type="dxa"/>
            <w:shd w:val="clear" w:color="auto" w:fill="FFFFFF"/>
          </w:tcPr>
          <w:p w:rsidR="00860FBF" w:rsidRPr="00BC6181" w:rsidRDefault="00860FBF" w:rsidP="00BC6181">
            <w:pPr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6181">
              <w:rPr>
                <w:rFonts w:ascii="Times New Roman" w:hAnsi="Times New Roman" w:cs="Times New Roman"/>
                <w:sz w:val="20"/>
                <w:szCs w:val="20"/>
              </w:rPr>
              <w:t>Затрудняюсь ответить</w:t>
            </w:r>
          </w:p>
        </w:tc>
      </w:tr>
      <w:tr w:rsidR="00860FBF" w:rsidRPr="00BC6181" w:rsidTr="003376C9">
        <w:trPr>
          <w:cantSplit/>
        </w:trPr>
        <w:tc>
          <w:tcPr>
            <w:tcW w:w="1803" w:type="dxa"/>
            <w:shd w:val="clear" w:color="auto" w:fill="FFFFFF"/>
            <w:vAlign w:val="center"/>
          </w:tcPr>
          <w:p w:rsidR="00860FBF" w:rsidRPr="00BC6181" w:rsidRDefault="00860FBF" w:rsidP="00BC6181">
            <w:pPr>
              <w:spacing w:after="0" w:line="240" w:lineRule="auto"/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BC6181">
              <w:rPr>
                <w:rFonts w:ascii="Times New Roman" w:hAnsi="Times New Roman" w:cs="Times New Roman"/>
                <w:sz w:val="20"/>
                <w:szCs w:val="20"/>
              </w:rPr>
              <w:t>Качество</w:t>
            </w:r>
          </w:p>
        </w:tc>
        <w:tc>
          <w:tcPr>
            <w:tcW w:w="1000" w:type="dxa"/>
            <w:shd w:val="clear" w:color="auto" w:fill="FFFFFF"/>
            <w:vAlign w:val="center"/>
          </w:tcPr>
          <w:p w:rsidR="00860FBF" w:rsidRPr="00BC6181" w:rsidRDefault="00860FBF" w:rsidP="00BC6181">
            <w:pPr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6181">
              <w:rPr>
                <w:rFonts w:ascii="Times New Roman" w:hAnsi="Times New Roman" w:cs="Times New Roman"/>
                <w:sz w:val="20"/>
                <w:szCs w:val="20"/>
              </w:rPr>
              <w:t>64,2%</w:t>
            </w:r>
          </w:p>
        </w:tc>
        <w:tc>
          <w:tcPr>
            <w:tcW w:w="1000" w:type="dxa"/>
            <w:shd w:val="clear" w:color="auto" w:fill="FFFFFF"/>
            <w:vAlign w:val="center"/>
          </w:tcPr>
          <w:p w:rsidR="00860FBF" w:rsidRPr="00BC6181" w:rsidRDefault="00860FBF" w:rsidP="00BC6181">
            <w:pPr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6181">
              <w:rPr>
                <w:rFonts w:ascii="Times New Roman" w:hAnsi="Times New Roman" w:cs="Times New Roman"/>
                <w:sz w:val="20"/>
                <w:szCs w:val="20"/>
              </w:rPr>
              <w:t>23,7%</w:t>
            </w:r>
          </w:p>
        </w:tc>
        <w:tc>
          <w:tcPr>
            <w:tcW w:w="1456" w:type="dxa"/>
            <w:shd w:val="clear" w:color="auto" w:fill="FFFFFF"/>
            <w:vAlign w:val="center"/>
          </w:tcPr>
          <w:p w:rsidR="00860FBF" w:rsidRPr="00BC6181" w:rsidRDefault="00860FBF" w:rsidP="00BC6181">
            <w:pPr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6181">
              <w:rPr>
                <w:rFonts w:ascii="Times New Roman" w:hAnsi="Times New Roman" w:cs="Times New Roman"/>
                <w:sz w:val="20"/>
                <w:szCs w:val="20"/>
              </w:rPr>
              <w:t>12,1%</w:t>
            </w:r>
          </w:p>
        </w:tc>
      </w:tr>
      <w:tr w:rsidR="00860FBF" w:rsidRPr="00BC6181" w:rsidTr="003376C9">
        <w:trPr>
          <w:cantSplit/>
        </w:trPr>
        <w:tc>
          <w:tcPr>
            <w:tcW w:w="1803" w:type="dxa"/>
            <w:shd w:val="clear" w:color="auto" w:fill="FFFFFF"/>
            <w:vAlign w:val="center"/>
          </w:tcPr>
          <w:p w:rsidR="00860FBF" w:rsidRPr="00BC6181" w:rsidRDefault="00860FBF" w:rsidP="00BC6181">
            <w:pPr>
              <w:spacing w:after="0" w:line="240" w:lineRule="auto"/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BC6181">
              <w:rPr>
                <w:rFonts w:ascii="Times New Roman" w:hAnsi="Times New Roman" w:cs="Times New Roman"/>
                <w:sz w:val="20"/>
                <w:szCs w:val="20"/>
              </w:rPr>
              <w:t>Доступность</w:t>
            </w:r>
          </w:p>
        </w:tc>
        <w:tc>
          <w:tcPr>
            <w:tcW w:w="1000" w:type="dxa"/>
            <w:shd w:val="clear" w:color="auto" w:fill="FFFFFF"/>
            <w:vAlign w:val="center"/>
          </w:tcPr>
          <w:p w:rsidR="00860FBF" w:rsidRPr="00BC6181" w:rsidRDefault="00860FBF" w:rsidP="00BC6181">
            <w:pPr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6181">
              <w:rPr>
                <w:rFonts w:ascii="Times New Roman" w:hAnsi="Times New Roman" w:cs="Times New Roman"/>
                <w:sz w:val="20"/>
                <w:szCs w:val="20"/>
              </w:rPr>
              <w:t>72,5%</w:t>
            </w:r>
          </w:p>
        </w:tc>
        <w:tc>
          <w:tcPr>
            <w:tcW w:w="1000" w:type="dxa"/>
            <w:shd w:val="clear" w:color="auto" w:fill="FFFFFF"/>
            <w:vAlign w:val="center"/>
          </w:tcPr>
          <w:p w:rsidR="00860FBF" w:rsidRPr="00BC6181" w:rsidRDefault="00860FBF" w:rsidP="00BC6181">
            <w:pPr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6181">
              <w:rPr>
                <w:rFonts w:ascii="Times New Roman" w:hAnsi="Times New Roman" w:cs="Times New Roman"/>
                <w:sz w:val="20"/>
                <w:szCs w:val="20"/>
              </w:rPr>
              <w:t>17,7%</w:t>
            </w:r>
          </w:p>
        </w:tc>
        <w:tc>
          <w:tcPr>
            <w:tcW w:w="1456" w:type="dxa"/>
            <w:shd w:val="clear" w:color="auto" w:fill="FFFFFF"/>
            <w:vAlign w:val="center"/>
          </w:tcPr>
          <w:p w:rsidR="00860FBF" w:rsidRPr="00BC6181" w:rsidRDefault="00860FBF" w:rsidP="00BC6181">
            <w:pPr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6181">
              <w:rPr>
                <w:rFonts w:ascii="Times New Roman" w:hAnsi="Times New Roman" w:cs="Times New Roman"/>
                <w:sz w:val="20"/>
                <w:szCs w:val="20"/>
              </w:rPr>
              <w:t>9,8%</w:t>
            </w:r>
          </w:p>
        </w:tc>
      </w:tr>
      <w:tr w:rsidR="00860FBF" w:rsidRPr="00BC6181" w:rsidTr="003376C9">
        <w:trPr>
          <w:cantSplit/>
        </w:trPr>
        <w:tc>
          <w:tcPr>
            <w:tcW w:w="1803" w:type="dxa"/>
            <w:shd w:val="clear" w:color="auto" w:fill="FFFFFF"/>
            <w:vAlign w:val="center"/>
          </w:tcPr>
          <w:p w:rsidR="00860FBF" w:rsidRPr="00BC6181" w:rsidRDefault="00860FBF" w:rsidP="00BC6181">
            <w:pPr>
              <w:spacing w:after="0" w:line="240" w:lineRule="auto"/>
              <w:ind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BC6181">
              <w:rPr>
                <w:rFonts w:ascii="Times New Roman" w:hAnsi="Times New Roman" w:cs="Times New Roman"/>
                <w:sz w:val="20"/>
                <w:szCs w:val="20"/>
              </w:rPr>
              <w:t>Стоимость</w:t>
            </w:r>
          </w:p>
        </w:tc>
        <w:tc>
          <w:tcPr>
            <w:tcW w:w="1000" w:type="dxa"/>
            <w:shd w:val="clear" w:color="auto" w:fill="FFFFFF"/>
            <w:vAlign w:val="center"/>
          </w:tcPr>
          <w:p w:rsidR="00860FBF" w:rsidRPr="00BC6181" w:rsidRDefault="00860FBF" w:rsidP="00BC6181">
            <w:pPr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6181">
              <w:rPr>
                <w:rFonts w:ascii="Times New Roman" w:hAnsi="Times New Roman" w:cs="Times New Roman"/>
                <w:sz w:val="20"/>
                <w:szCs w:val="20"/>
              </w:rPr>
              <w:t>29,5%</w:t>
            </w:r>
          </w:p>
        </w:tc>
        <w:tc>
          <w:tcPr>
            <w:tcW w:w="1000" w:type="dxa"/>
            <w:shd w:val="clear" w:color="auto" w:fill="FFFFFF"/>
            <w:vAlign w:val="center"/>
          </w:tcPr>
          <w:p w:rsidR="00860FBF" w:rsidRPr="00BC6181" w:rsidRDefault="00860FBF" w:rsidP="00BC6181">
            <w:pPr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6181">
              <w:rPr>
                <w:rFonts w:ascii="Times New Roman" w:hAnsi="Times New Roman" w:cs="Times New Roman"/>
                <w:sz w:val="20"/>
                <w:szCs w:val="20"/>
              </w:rPr>
              <w:t>56,3%</w:t>
            </w:r>
          </w:p>
        </w:tc>
        <w:tc>
          <w:tcPr>
            <w:tcW w:w="1456" w:type="dxa"/>
            <w:shd w:val="clear" w:color="auto" w:fill="FFFFFF"/>
            <w:vAlign w:val="center"/>
          </w:tcPr>
          <w:p w:rsidR="00860FBF" w:rsidRPr="00BC6181" w:rsidRDefault="00860FBF" w:rsidP="00BC6181">
            <w:pPr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6181">
              <w:rPr>
                <w:rFonts w:ascii="Times New Roman" w:hAnsi="Times New Roman" w:cs="Times New Roman"/>
                <w:sz w:val="20"/>
                <w:szCs w:val="20"/>
              </w:rPr>
              <w:t>14,1%</w:t>
            </w:r>
          </w:p>
        </w:tc>
      </w:tr>
    </w:tbl>
    <w:p w:rsidR="00860FBF" w:rsidRDefault="00860FBF" w:rsidP="00BC6181">
      <w:pPr>
        <w:spacing w:after="0" w:line="240" w:lineRule="auto"/>
      </w:pPr>
    </w:p>
    <w:p w:rsidR="00962B4A" w:rsidRPr="00BC6181" w:rsidRDefault="00962B4A" w:rsidP="00BC6181">
      <w:pPr>
        <w:spacing w:after="0" w:line="240" w:lineRule="auto"/>
        <w:ind w:firstLine="0"/>
        <w:jc w:val="both"/>
        <w:rPr>
          <w:rFonts w:ascii="Arial Black" w:hAnsi="Arial Black"/>
          <w:sz w:val="28"/>
          <w:szCs w:val="28"/>
        </w:rPr>
      </w:pPr>
      <w:r w:rsidRPr="00BC6181">
        <w:rPr>
          <w:sz w:val="28"/>
          <w:szCs w:val="28"/>
        </w:rPr>
        <w:t>Таблица 4.2.</w:t>
      </w:r>
      <w:r w:rsidRPr="00BC6181">
        <w:rPr>
          <w:b/>
          <w:sz w:val="28"/>
          <w:szCs w:val="28"/>
        </w:rPr>
        <w:t xml:space="preserve"> – Уровень удовлетворенности качеством финансовых продуктов (услуг) в разрезе социально-демографических факторов, % от числа опрошенных</w:t>
      </w:r>
    </w:p>
    <w:tbl>
      <w:tblPr>
        <w:tblW w:w="9503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403"/>
        <w:gridCol w:w="4531"/>
        <w:gridCol w:w="1159"/>
        <w:gridCol w:w="1134"/>
        <w:gridCol w:w="1276"/>
      </w:tblGrid>
      <w:tr w:rsidR="00860FBF" w:rsidRPr="00860FBF" w:rsidTr="00BC6181">
        <w:trPr>
          <w:cantSplit/>
          <w:tblHeader/>
        </w:trPr>
        <w:tc>
          <w:tcPr>
            <w:tcW w:w="5934" w:type="dxa"/>
            <w:gridSpan w:val="2"/>
            <w:vMerge w:val="restart"/>
            <w:shd w:val="clear" w:color="auto" w:fill="FFFFFF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3569" w:type="dxa"/>
            <w:gridSpan w:val="3"/>
            <w:shd w:val="clear" w:color="auto" w:fill="FFFFFF"/>
          </w:tcPr>
          <w:p w:rsidR="00860FBF" w:rsidRPr="00BC6181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BC6181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Качество</w:t>
            </w:r>
          </w:p>
        </w:tc>
      </w:tr>
      <w:tr w:rsidR="00860FBF" w:rsidRPr="00860FBF" w:rsidTr="00BC6181">
        <w:trPr>
          <w:cantSplit/>
          <w:tblHeader/>
        </w:trPr>
        <w:tc>
          <w:tcPr>
            <w:tcW w:w="5934" w:type="dxa"/>
            <w:gridSpan w:val="2"/>
            <w:vMerge/>
            <w:shd w:val="clear" w:color="auto" w:fill="FFFFFF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1159" w:type="dxa"/>
            <w:shd w:val="clear" w:color="auto" w:fill="FFFFFF"/>
          </w:tcPr>
          <w:p w:rsidR="00860FBF" w:rsidRPr="00BC6181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BC6181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Да</w:t>
            </w:r>
          </w:p>
        </w:tc>
        <w:tc>
          <w:tcPr>
            <w:tcW w:w="1134" w:type="dxa"/>
            <w:shd w:val="clear" w:color="auto" w:fill="FFFFFF"/>
          </w:tcPr>
          <w:p w:rsidR="00860FBF" w:rsidRPr="00BC6181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BC6181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Нет</w:t>
            </w:r>
          </w:p>
        </w:tc>
        <w:tc>
          <w:tcPr>
            <w:tcW w:w="1276" w:type="dxa"/>
            <w:shd w:val="clear" w:color="auto" w:fill="FFFFFF"/>
          </w:tcPr>
          <w:p w:rsidR="00860FBF" w:rsidRPr="00BC6181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BC6181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Затрудняюсь ответить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14357">
              <w:rPr>
                <w:rFonts w:ascii="Times New Roman" w:eastAsia="Calibri" w:hAnsi="Times New Roman" w:cs="Times New Roman"/>
                <w:sz w:val="18"/>
                <w:szCs w:val="18"/>
              </w:rPr>
              <w:t>Пол</w:t>
            </w: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Мужчины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66,5%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22,1%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11,4%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Женщины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62,4%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25,0%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12,7%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14357">
              <w:rPr>
                <w:rFonts w:ascii="Times New Roman" w:eastAsia="Calibri" w:hAnsi="Times New Roman" w:cs="Times New Roman"/>
                <w:sz w:val="18"/>
                <w:szCs w:val="18"/>
              </w:rPr>
              <w:t>Возраст</w:t>
            </w: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18-34 года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64,4%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9,9%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35-54 года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65,8%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23,9%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10,3%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55 лет и старше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62,4%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21,3%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16,3%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14357">
              <w:rPr>
                <w:rFonts w:ascii="Times New Roman" w:eastAsia="Calibri" w:hAnsi="Times New Roman" w:cs="Times New Roman"/>
                <w:sz w:val="18"/>
                <w:szCs w:val="18"/>
              </w:rPr>
              <w:t>Род занятий</w:t>
            </w: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Работаю по найму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66,8%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23,5%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9,7%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Предприниматель, </w:t>
            </w: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самозанятый</w:t>
            </w:r>
            <w:proofErr w:type="spellEnd"/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61,9%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31,8%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6,3%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Пенсионер, инвалид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60,9%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20,5%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18,6%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Учащийся, студент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70,6%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8,2%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21,2%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Временно не работаю, безработный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57,8%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20,8%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21,4%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gram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Занят</w:t>
            </w:r>
            <w:proofErr w:type="gram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домашним хозяйством, нахожусь в декретном отпуске, отпуске по уходу за ребенком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63,6%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28,9%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7,6%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Затрудняюсь ответить/ отказ от ответа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10,9%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56,2%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Иное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47,8%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48,0%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4,2%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14357">
              <w:rPr>
                <w:rFonts w:ascii="Times New Roman" w:eastAsia="Calibri" w:hAnsi="Times New Roman" w:cs="Times New Roman"/>
                <w:sz w:val="18"/>
                <w:szCs w:val="18"/>
              </w:rPr>
              <w:t>Наличие детей</w:t>
            </w: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Нет детей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65,2%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23,0%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11,7%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 ребенок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63,9%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27,2%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8,9%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 ребенка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64,7%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20,8%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14,5%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 и более детей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61,1%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22,8%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16,1%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14357">
              <w:rPr>
                <w:rFonts w:ascii="Times New Roman" w:eastAsia="Calibri" w:hAnsi="Times New Roman" w:cs="Times New Roman"/>
                <w:sz w:val="18"/>
                <w:szCs w:val="18"/>
              </w:rPr>
              <w:t>Образование</w:t>
            </w: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Общее образование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54,0%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27,7%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Среднее специальное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62,5%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23,6%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14,0%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Неполное высшее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51,0%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26,0%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23,0%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Высшее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67,0%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24,9%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8,1%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Научная степень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81,9%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18,1%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Иное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48,3%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24,4%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27,2%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7"/>
                <w:szCs w:val="17"/>
              </w:rPr>
            </w:pPr>
            <w:r w:rsidRPr="00114357">
              <w:rPr>
                <w:rFonts w:ascii="Times New Roman" w:eastAsia="Calibri" w:hAnsi="Times New Roman" w:cs="Times New Roman"/>
                <w:sz w:val="17"/>
                <w:szCs w:val="17"/>
              </w:rPr>
              <w:t>Среднемесячный доход</w:t>
            </w: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До 10 тыс. рублей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61,0%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19,9%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19,0%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От 10 до 15 тыс</w:t>
            </w:r>
            <w:proofErr w:type="gram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.р</w:t>
            </w:r>
            <w:proofErr w:type="gram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ублей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63,6%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19,4%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17,0%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От 15 до 30 тыс</w:t>
            </w:r>
            <w:proofErr w:type="gram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.р</w:t>
            </w:r>
            <w:proofErr w:type="gram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ублей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68,8%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22,5%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8,7%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От 30 до 60 тыс</w:t>
            </w:r>
            <w:proofErr w:type="gram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.р</w:t>
            </w:r>
            <w:proofErr w:type="gram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ублей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65,1%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30,6%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4,3%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Более 60 тыс</w:t>
            </w:r>
            <w:proofErr w:type="gram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.р</w:t>
            </w:r>
            <w:proofErr w:type="gram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ублей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37,6%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43,5%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18,9%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14357">
              <w:rPr>
                <w:rFonts w:ascii="Times New Roman" w:eastAsia="Calibri" w:hAnsi="Times New Roman" w:cs="Times New Roman"/>
                <w:sz w:val="18"/>
                <w:szCs w:val="18"/>
              </w:rPr>
              <w:t>Тип населенного пункта</w:t>
            </w: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г. Новосибирск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27,7%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8,0%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Районный центр, городской округ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69,7%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15,9%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14,5%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ПГТ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68,0%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19,0%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12,9%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Село, деревня, другие сельские поселения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57,9%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19,7%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22,4%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14357">
              <w:rPr>
                <w:rFonts w:ascii="Times New Roman" w:eastAsia="Calibri" w:hAnsi="Times New Roman" w:cs="Times New Roman"/>
                <w:sz w:val="18"/>
                <w:szCs w:val="18"/>
              </w:rPr>
              <w:t>Муниципальное образование</w:t>
            </w: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город Новосибирск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27,7%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8,0%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город Бердск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14,3%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город </w:t>
            </w: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Искитим</w:t>
            </w:r>
            <w:proofErr w:type="spellEnd"/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15,7%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город Обь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91,4%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2,9%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рабочий поселок Кольцово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15,7%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Баганский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1,4%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Барабинский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18,6%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Болотнинский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10,0%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Венгеровский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30,0%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Доволенский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42,9%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Здвинский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28,6%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Искитимский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11,4%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Карасукский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12,9%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Каргатский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8,6%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Колыванский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14,3%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Коченевский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12,9%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Кочковский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20,0%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Краснозерский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7,1%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Куйбышевский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22,9%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Купинский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2,9%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Кыштовский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44,3%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Маслянинский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22,9%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Мошковский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11,4%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Новосибирский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21,4%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Ордынский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48,6%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Северный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21,4%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Сузунский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7,1%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Татарский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20,0%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Тогучинский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30,0%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Убинский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30,0%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Усть-Таркский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32,9%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Чановский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5,7%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Черепановский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15,7%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Чистоозерный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20,0%</w:t>
            </w:r>
          </w:p>
        </w:tc>
      </w:tr>
      <w:tr w:rsidR="00860FBF" w:rsidRPr="00860FBF" w:rsidTr="00BC6181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Чулымский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22,9%</w:t>
            </w:r>
          </w:p>
        </w:tc>
      </w:tr>
    </w:tbl>
    <w:p w:rsidR="00962B4A" w:rsidRDefault="00962B4A" w:rsidP="00BC6181">
      <w:pPr>
        <w:spacing w:after="0" w:line="240" w:lineRule="auto"/>
      </w:pPr>
    </w:p>
    <w:p w:rsidR="00860FBF" w:rsidRPr="00BC6181" w:rsidRDefault="00962B4A" w:rsidP="00BC6181">
      <w:pPr>
        <w:spacing w:after="0" w:line="240" w:lineRule="auto"/>
        <w:ind w:firstLine="0"/>
        <w:jc w:val="both"/>
        <w:rPr>
          <w:rFonts w:ascii="Arial Black" w:hAnsi="Arial Black"/>
          <w:sz w:val="28"/>
          <w:szCs w:val="28"/>
        </w:rPr>
      </w:pPr>
      <w:r w:rsidRPr="00BC6181">
        <w:rPr>
          <w:sz w:val="28"/>
          <w:szCs w:val="28"/>
        </w:rPr>
        <w:t>Таблица 4.3.</w:t>
      </w:r>
      <w:r w:rsidRPr="00BC6181">
        <w:rPr>
          <w:b/>
          <w:sz w:val="28"/>
          <w:szCs w:val="28"/>
        </w:rPr>
        <w:t xml:space="preserve"> – Уровень удовлетворенности доступностью финансовых продуктов (услуг) в разрезе социально-демографических факторов, % от числа опрошенных</w:t>
      </w:r>
    </w:p>
    <w:tbl>
      <w:tblPr>
        <w:tblW w:w="9483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403"/>
        <w:gridCol w:w="4511"/>
        <w:gridCol w:w="1159"/>
        <w:gridCol w:w="1134"/>
        <w:gridCol w:w="1276"/>
      </w:tblGrid>
      <w:tr w:rsidR="00860FBF" w:rsidRPr="00860FBF" w:rsidTr="00114357">
        <w:trPr>
          <w:cantSplit/>
          <w:tblHeader/>
        </w:trPr>
        <w:tc>
          <w:tcPr>
            <w:tcW w:w="5914" w:type="dxa"/>
            <w:gridSpan w:val="2"/>
            <w:vMerge w:val="restart"/>
            <w:shd w:val="clear" w:color="auto" w:fill="FFFFFF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3569" w:type="dxa"/>
            <w:gridSpan w:val="3"/>
            <w:shd w:val="clear" w:color="auto" w:fill="FFFFFF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114357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Доступность</w:t>
            </w:r>
          </w:p>
        </w:tc>
      </w:tr>
      <w:tr w:rsidR="00860FBF" w:rsidRPr="00860FBF" w:rsidTr="00114357">
        <w:trPr>
          <w:cantSplit/>
          <w:tblHeader/>
        </w:trPr>
        <w:tc>
          <w:tcPr>
            <w:tcW w:w="5914" w:type="dxa"/>
            <w:gridSpan w:val="2"/>
            <w:vMerge/>
            <w:shd w:val="clear" w:color="auto" w:fill="FFFFFF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1159" w:type="dxa"/>
            <w:shd w:val="clear" w:color="auto" w:fill="FFFFFF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114357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Да</w:t>
            </w:r>
          </w:p>
        </w:tc>
        <w:tc>
          <w:tcPr>
            <w:tcW w:w="1134" w:type="dxa"/>
            <w:shd w:val="clear" w:color="auto" w:fill="FFFFFF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114357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Нет</w:t>
            </w:r>
          </w:p>
        </w:tc>
        <w:tc>
          <w:tcPr>
            <w:tcW w:w="1276" w:type="dxa"/>
            <w:shd w:val="clear" w:color="auto" w:fill="FFFFFF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114357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Затрудняюсь ответить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14357">
              <w:rPr>
                <w:rFonts w:ascii="Times New Roman" w:eastAsia="Calibri" w:hAnsi="Times New Roman" w:cs="Times New Roman"/>
                <w:sz w:val="18"/>
                <w:szCs w:val="18"/>
              </w:rPr>
              <w:t>Пол</w:t>
            </w: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Мужчины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73,2%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16,2%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10,5%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Женщины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71,9%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9,2%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14357">
              <w:rPr>
                <w:rFonts w:ascii="Times New Roman" w:eastAsia="Calibri" w:hAnsi="Times New Roman" w:cs="Times New Roman"/>
                <w:sz w:val="18"/>
                <w:szCs w:val="18"/>
              </w:rPr>
              <w:t>Возраст</w:t>
            </w: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18-34 года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73,3%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19,8%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35-54 года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70,6%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20,1%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9,3%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55 лет и старше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73,7%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13,4%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14357">
              <w:rPr>
                <w:rFonts w:ascii="Times New Roman" w:eastAsia="Calibri" w:hAnsi="Times New Roman" w:cs="Times New Roman"/>
                <w:sz w:val="18"/>
                <w:szCs w:val="18"/>
              </w:rPr>
              <w:t>Род занятий</w:t>
            </w: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Работаю по найму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72,3%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19,4%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8,3%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Предприниматель, </w:t>
            </w: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самозанятый</w:t>
            </w:r>
            <w:proofErr w:type="spellEnd"/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70,8%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20,8%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8,4%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Пенсионер, инвалид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73,2%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13,0%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13,9%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Учащийся, студент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71,5%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10,4%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Временно не работаю, безработный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69,3%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13,8%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16,9%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gram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Занят</w:t>
            </w:r>
            <w:proofErr w:type="gram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домашним хозяйством, нахожусь в декретном отпуске, отпуске по уходу за ребенком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79,9%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5,8%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Затрудняюсь ответить/ отказ от ответа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31,9%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31,0%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Иное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95,0%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3,1%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14357">
              <w:rPr>
                <w:rFonts w:ascii="Times New Roman" w:eastAsia="Calibri" w:hAnsi="Times New Roman" w:cs="Times New Roman"/>
                <w:sz w:val="18"/>
                <w:szCs w:val="18"/>
              </w:rPr>
              <w:t>Наличие детей</w:t>
            </w: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Нет детей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78,7%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13,6%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7,7%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 ребенок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70,8%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7,8%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 ребенка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70,8%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16,0%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13,2%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 и более детей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67,6%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11,0%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14357">
              <w:rPr>
                <w:rFonts w:ascii="Times New Roman" w:eastAsia="Calibri" w:hAnsi="Times New Roman" w:cs="Times New Roman"/>
                <w:sz w:val="18"/>
                <w:szCs w:val="18"/>
              </w:rPr>
              <w:t>Образование</w:t>
            </w: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Общее образование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51,3%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25,2%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23,6%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Среднее специальное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65,9%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20,9%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13,2%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Неполное высшее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71,9%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21,0%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7,1%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Высшее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15,3%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6,2%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Научная степень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81,9%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18,1%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Иное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45,3%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27,5%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27,2%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7"/>
                <w:szCs w:val="17"/>
              </w:rPr>
            </w:pPr>
            <w:r w:rsidRPr="00114357">
              <w:rPr>
                <w:rFonts w:ascii="Times New Roman" w:eastAsia="Calibri" w:hAnsi="Times New Roman" w:cs="Times New Roman"/>
                <w:sz w:val="17"/>
                <w:szCs w:val="17"/>
              </w:rPr>
              <w:t>Среднемесячный доход</w:t>
            </w: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До 10 тыс. рублей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59,8%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23,4%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16,9%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От 10 до 15 тыс</w:t>
            </w:r>
            <w:proofErr w:type="gram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.р</w:t>
            </w:r>
            <w:proofErr w:type="gram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ублей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72,4%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15,1%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12,5%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От 15 до 30 тыс</w:t>
            </w:r>
            <w:proofErr w:type="gram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.р</w:t>
            </w:r>
            <w:proofErr w:type="gram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ублей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77,5%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15,2%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7,3%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От 30 до 60 тыс</w:t>
            </w:r>
            <w:proofErr w:type="gram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.р</w:t>
            </w:r>
            <w:proofErr w:type="gram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ублей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74,6%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4,1%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Более 60 тыс</w:t>
            </w:r>
            <w:proofErr w:type="gram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.р</w:t>
            </w:r>
            <w:proofErr w:type="gram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ублей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73,4%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13,9%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12,7%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14357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Тип </w:t>
            </w:r>
            <w:r w:rsidRPr="00114357">
              <w:rPr>
                <w:rFonts w:ascii="Times New Roman" w:eastAsia="Calibri" w:hAnsi="Times New Roman" w:cs="Times New Roman"/>
                <w:sz w:val="18"/>
                <w:szCs w:val="18"/>
              </w:rPr>
              <w:lastRenderedPageBreak/>
              <w:t>населенного пункта</w:t>
            </w: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lastRenderedPageBreak/>
              <w:t>г. Новосибирск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77,7%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6,7%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Районный центр, городской округ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74,7%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11,0%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ПГТ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79,0%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12,8%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8,2%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Село, деревня, другие сельские поселения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53,3%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28,0%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18,7%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14357">
              <w:rPr>
                <w:rFonts w:ascii="Times New Roman" w:eastAsia="Calibri" w:hAnsi="Times New Roman" w:cs="Times New Roman"/>
                <w:sz w:val="18"/>
                <w:szCs w:val="18"/>
              </w:rPr>
              <w:t>Муниципальное образование</w:t>
            </w: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город Новосибирск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77,7%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6,7%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город Бердск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10,0%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город </w:t>
            </w: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Искитим</w:t>
            </w:r>
            <w:proofErr w:type="spellEnd"/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7,1%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город Обь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рабочий поселок Кольцово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8,6%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Баганский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0,0%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Барабинский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18,6%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Болотнинский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5,7%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Венгеровский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20,0%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Доволенский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40,0%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Здвинский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28,6%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Искитимский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11,4%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Карасукский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7,1%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Каргатский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4,3%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Колыванский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18,6%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Коченевский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12,9%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Кочковский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20,0%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Краснозерский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7,1%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Куйбышевский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22,9%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Купинский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Кыштовский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44,3%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Маслянинский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21,4%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Мошковский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8,6%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Новосибирский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18,6%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Ордынский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32,9%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Северный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21,4%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Сузунский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Татарский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20,0%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Тогучинский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17,1%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Убинский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24,3%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Усть-Таркский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22,9%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Чановский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1,4%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Черепановский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11,4%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Чистоозерный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11,4%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11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Чулымский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59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20,0%</w:t>
            </w:r>
          </w:p>
        </w:tc>
      </w:tr>
    </w:tbl>
    <w:p w:rsidR="00962B4A" w:rsidRDefault="00962B4A" w:rsidP="00114357">
      <w:pPr>
        <w:spacing w:after="0" w:line="240" w:lineRule="auto"/>
      </w:pPr>
    </w:p>
    <w:p w:rsidR="00860FBF" w:rsidRPr="00114357" w:rsidRDefault="00962B4A" w:rsidP="00114357">
      <w:pPr>
        <w:spacing w:after="0" w:line="240" w:lineRule="auto"/>
        <w:ind w:firstLine="0"/>
        <w:jc w:val="both"/>
        <w:rPr>
          <w:rFonts w:ascii="Arial Black" w:hAnsi="Arial Black"/>
          <w:sz w:val="28"/>
          <w:szCs w:val="28"/>
        </w:rPr>
      </w:pPr>
      <w:r w:rsidRPr="00114357">
        <w:rPr>
          <w:sz w:val="28"/>
          <w:szCs w:val="28"/>
        </w:rPr>
        <w:t>Таблица 4.4.</w:t>
      </w:r>
      <w:r w:rsidRPr="00114357">
        <w:rPr>
          <w:b/>
          <w:sz w:val="28"/>
          <w:szCs w:val="28"/>
        </w:rPr>
        <w:t xml:space="preserve"> – Уровень удовлетворенности стоимостью финансовых продуктов (услуг) в разрезе социально-демографических факторов, % от числа опрошенных</w:t>
      </w:r>
    </w:p>
    <w:tbl>
      <w:tblPr>
        <w:tblW w:w="9483" w:type="dxa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403"/>
        <w:gridCol w:w="4536"/>
        <w:gridCol w:w="1134"/>
        <w:gridCol w:w="1134"/>
        <w:gridCol w:w="1276"/>
      </w:tblGrid>
      <w:tr w:rsidR="00860FBF" w:rsidRPr="00860FBF" w:rsidTr="00114357">
        <w:trPr>
          <w:cantSplit/>
          <w:tblHeader/>
        </w:trPr>
        <w:tc>
          <w:tcPr>
            <w:tcW w:w="5939" w:type="dxa"/>
            <w:gridSpan w:val="2"/>
            <w:vMerge w:val="restart"/>
            <w:shd w:val="clear" w:color="auto" w:fill="FFFFFF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3544" w:type="dxa"/>
            <w:gridSpan w:val="3"/>
            <w:shd w:val="clear" w:color="auto" w:fill="FFFFFF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114357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Стоимость</w:t>
            </w:r>
          </w:p>
        </w:tc>
      </w:tr>
      <w:tr w:rsidR="00860FBF" w:rsidRPr="00860FBF" w:rsidTr="00114357">
        <w:trPr>
          <w:cantSplit/>
          <w:tblHeader/>
        </w:trPr>
        <w:tc>
          <w:tcPr>
            <w:tcW w:w="5939" w:type="dxa"/>
            <w:gridSpan w:val="2"/>
            <w:vMerge/>
            <w:shd w:val="clear" w:color="auto" w:fill="FFFFFF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FFFFFF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114357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Да</w:t>
            </w:r>
          </w:p>
        </w:tc>
        <w:tc>
          <w:tcPr>
            <w:tcW w:w="1134" w:type="dxa"/>
            <w:shd w:val="clear" w:color="auto" w:fill="FFFFFF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114357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Нет</w:t>
            </w:r>
          </w:p>
        </w:tc>
        <w:tc>
          <w:tcPr>
            <w:tcW w:w="1276" w:type="dxa"/>
            <w:shd w:val="clear" w:color="auto" w:fill="FFFFFF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b/>
                <w:sz w:val="18"/>
                <w:szCs w:val="18"/>
              </w:rPr>
            </w:pPr>
            <w:r w:rsidRPr="00114357">
              <w:rPr>
                <w:rFonts w:ascii="Times New Roman" w:eastAsia="Calibri" w:hAnsi="Times New Roman" w:cs="Times New Roman"/>
                <w:b/>
                <w:sz w:val="18"/>
                <w:szCs w:val="18"/>
              </w:rPr>
              <w:t>Затрудняюсь ответить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Пол</w:t>
            </w: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Мужчины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31,9%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55,1%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13,0%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Женщины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27,5%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57,4%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15,1%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Возраст</w:t>
            </w: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18-34 года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28,0%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61,7%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10,3%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35-54 года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29,4%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56,9%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13,7%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55 лет и старше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31,2%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50,3%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18,5%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Род занятий</w:t>
            </w: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Работаю по найму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29,3%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58,7%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12,0%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Предприниматель, </w:t>
            </w: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самозанятый</w:t>
            </w:r>
            <w:proofErr w:type="spellEnd"/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21,1%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65,2%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13,7%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Пенсионер, инвалид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36,3%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44,8%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Учащийся, студент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30,7%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56,9%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12,4%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Временно не работаю, безработный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24,5%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46,6%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28,9%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gram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Занят</w:t>
            </w:r>
            <w:proofErr w:type="gram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домашним хозяйством, нахожусь в декретном отпуске, отпуске по уходу за ребенком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32,0%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65,6%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2,4%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Затрудняюсь ответить/ отказ от ответа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25,2%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40,9%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33,9%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Иное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63,1%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24,1%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Наличие детей</w:t>
            </w: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Нет детей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26,6%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56,2%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17,2%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 ребенок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28,7%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60,5%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10,8%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 ребенка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32,2%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14,9%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 и более детей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31,3%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53,9%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14,7%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Образование</w:t>
            </w: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Общее образование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29,4%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41,1%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29,5%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Среднее специальное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34,5%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49,9%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15,6%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Неполное высшее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29,0%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49,9%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21,2%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Высшее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26,4%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63,1%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10,5%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Научная степень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66,8%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13,4%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19,8%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Иное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36,0%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27,5%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36,5%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14357">
              <w:rPr>
                <w:rFonts w:ascii="Times New Roman" w:eastAsia="Calibri" w:hAnsi="Times New Roman" w:cs="Times New Roman"/>
                <w:sz w:val="16"/>
                <w:szCs w:val="16"/>
              </w:rPr>
              <w:t>Среднемесячный доход</w:t>
            </w: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До 10 тыс. рублей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30,7%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47,0%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22,3%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От 10 до 15 тыс</w:t>
            </w:r>
            <w:proofErr w:type="gram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.р</w:t>
            </w:r>
            <w:proofErr w:type="gram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ублей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32,4%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51,9%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15,6%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От 15 до 30 тыс</w:t>
            </w:r>
            <w:proofErr w:type="gram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.р</w:t>
            </w:r>
            <w:proofErr w:type="gram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ублей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31,5%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56,7%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11,8%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От 30 до 60 тыс</w:t>
            </w:r>
            <w:proofErr w:type="gram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.р</w:t>
            </w:r>
            <w:proofErr w:type="gram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ублей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23,6%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68,0%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8,4%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Более 60 тыс</w:t>
            </w:r>
            <w:proofErr w:type="gram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.р</w:t>
            </w:r>
            <w:proofErr w:type="gram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ублей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17,2%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63,9%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Тип населенного пункта</w:t>
            </w: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г. Новосибирск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22,7%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67,0%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10,3%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Районный центр, городской округ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44,0%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40,9%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15,1%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ПГТ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45,9%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12,7%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Село, деревня, другие сельские поселения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34,5%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40,3%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25,2%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 w:val="restart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Муниципальное образование</w:t>
            </w: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город Новосибирск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22,7%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67,0%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10,3%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город Бердск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14,3%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город </w:t>
            </w: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Искитим</w:t>
            </w:r>
            <w:proofErr w:type="spellEnd"/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7,1%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город Обь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рабочий поселок Кольцово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21,4%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Баганский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0,0%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Барабинский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20,0%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Болотнинский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24,3%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Венгеровский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35,7%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Доволенский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54,3%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Здвинский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32,9%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Искитимский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17,1%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Карасукский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7,1%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Каргатский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8,6%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Колыванский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14,3%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Коченевский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12,9%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Кочковский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20,0%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Краснозерский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30,0%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15,7%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Куйбышевский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27,1%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Купинский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5,7%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Кыштовский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52,9%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Маслянинский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32,9%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Мошковский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22,9%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Новосибирский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51,4%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21,4%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Ордынский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45,7%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37,1%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Северный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22,9%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Сузунский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64,3%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32,9%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Татарский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28,6%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Тогучинский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12,9%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64,3%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22,9%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Убинский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42,9%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Усть-Таркский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10,0%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51,4%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Чановский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45,7%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5,7%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Черепановский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20,0%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Чистоозерный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47,1%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24,3%</w:t>
            </w:r>
          </w:p>
        </w:tc>
      </w:tr>
      <w:tr w:rsidR="00860FBF" w:rsidRPr="00860FBF" w:rsidTr="00114357">
        <w:trPr>
          <w:cantSplit/>
        </w:trPr>
        <w:tc>
          <w:tcPr>
            <w:tcW w:w="1403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453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Чулымский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 муниципальный район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31,4%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48,6%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left="60" w:right="60" w:firstLine="0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860FBF">
              <w:rPr>
                <w:rFonts w:ascii="Times New Roman" w:eastAsia="Calibri" w:hAnsi="Times New Roman" w:cs="Times New Roman"/>
                <w:sz w:val="18"/>
                <w:szCs w:val="18"/>
              </w:rPr>
              <w:t>20,0%</w:t>
            </w:r>
          </w:p>
        </w:tc>
      </w:tr>
    </w:tbl>
    <w:p w:rsidR="00860FBF" w:rsidRPr="00860FBF" w:rsidRDefault="00860FBF" w:rsidP="00114357">
      <w:pPr>
        <w:spacing w:after="0" w:line="240" w:lineRule="auto"/>
      </w:pPr>
    </w:p>
    <w:p w:rsidR="00114357" w:rsidRDefault="00114357">
      <w:pPr>
        <w:spacing w:after="160"/>
        <w:ind w:firstLine="0"/>
        <w:rPr>
          <w:rFonts w:ascii="Times New Roman" w:eastAsiaTheme="majorEastAsia" w:hAnsi="Times New Roman" w:cstheme="majorBidi"/>
          <w:b/>
          <w:caps/>
          <w:color w:val="000000" w:themeColor="text1"/>
          <w:szCs w:val="28"/>
        </w:rPr>
      </w:pPr>
      <w:bookmarkStart w:id="35" w:name="_Toc23861245"/>
      <w:r>
        <w:br w:type="page"/>
      </w:r>
    </w:p>
    <w:p w:rsidR="00971FF0" w:rsidRPr="00114357" w:rsidRDefault="00971FF0" w:rsidP="00114357">
      <w:pPr>
        <w:pStyle w:val="2"/>
        <w:spacing w:before="0" w:after="0" w:line="240" w:lineRule="auto"/>
        <w:jc w:val="center"/>
        <w:rPr>
          <w:sz w:val="32"/>
          <w:szCs w:val="32"/>
        </w:rPr>
      </w:pPr>
      <w:bookmarkStart w:id="36" w:name="_Toc23956693"/>
      <w:bookmarkStart w:id="37" w:name="_Toc23957150"/>
      <w:bookmarkStart w:id="38" w:name="_Toc23957242"/>
      <w:r w:rsidRPr="00114357">
        <w:rPr>
          <w:sz w:val="32"/>
          <w:szCs w:val="32"/>
        </w:rPr>
        <w:lastRenderedPageBreak/>
        <w:t>5. Трудности, возникающие у населения при получении или использовании финансовых продуктов (услуг)</w:t>
      </w:r>
      <w:bookmarkEnd w:id="35"/>
      <w:bookmarkEnd w:id="36"/>
      <w:bookmarkEnd w:id="37"/>
      <w:bookmarkEnd w:id="38"/>
    </w:p>
    <w:p w:rsidR="00962B4A" w:rsidRDefault="00962B4A" w:rsidP="00114357">
      <w:pPr>
        <w:spacing w:after="0" w:line="240" w:lineRule="auto"/>
      </w:pPr>
    </w:p>
    <w:p w:rsidR="00D763EE" w:rsidRPr="00114357" w:rsidRDefault="00962B4A" w:rsidP="00114357">
      <w:pPr>
        <w:spacing w:after="0" w:line="240" w:lineRule="auto"/>
        <w:ind w:firstLine="0"/>
        <w:jc w:val="both"/>
        <w:rPr>
          <w:rFonts w:ascii="Arial Black" w:hAnsi="Arial Black"/>
          <w:b/>
          <w:sz w:val="28"/>
          <w:szCs w:val="28"/>
        </w:rPr>
      </w:pPr>
      <w:r w:rsidRPr="00114357">
        <w:rPr>
          <w:sz w:val="28"/>
          <w:szCs w:val="28"/>
        </w:rPr>
        <w:t>Таблица 5.1.</w:t>
      </w:r>
      <w:r w:rsidRPr="00114357">
        <w:rPr>
          <w:b/>
          <w:sz w:val="28"/>
          <w:szCs w:val="28"/>
        </w:rPr>
        <w:t xml:space="preserve"> – Трудности, возникающие у населения при получении или использовании финансовых продуктов (услуг), % от числа ответивших</w:t>
      </w:r>
    </w:p>
    <w:tbl>
      <w:tblPr>
        <w:tblW w:w="8540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7513"/>
        <w:gridCol w:w="1027"/>
      </w:tblGrid>
      <w:tr w:rsidR="00860FBF" w:rsidRPr="00114357" w:rsidTr="003376C9">
        <w:trPr>
          <w:cantSplit/>
        </w:trPr>
        <w:tc>
          <w:tcPr>
            <w:tcW w:w="7513" w:type="dxa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Процентная ставка по кредиту слишком высокая</w:t>
            </w:r>
          </w:p>
        </w:tc>
        <w:tc>
          <w:tcPr>
            <w:tcW w:w="1027" w:type="dxa"/>
            <w:shd w:val="clear" w:color="auto" w:fill="FFFFFF"/>
            <w:vAlign w:val="center"/>
          </w:tcPr>
          <w:p w:rsidR="00860FBF" w:rsidRPr="00114357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60,2%</w:t>
            </w:r>
          </w:p>
        </w:tc>
      </w:tr>
      <w:tr w:rsidR="00860FBF" w:rsidRPr="00114357" w:rsidTr="003376C9">
        <w:trPr>
          <w:cantSplit/>
        </w:trPr>
        <w:tc>
          <w:tcPr>
            <w:tcW w:w="7513" w:type="dxa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Процентная ставка по вкладам слишком низкая</w:t>
            </w:r>
          </w:p>
        </w:tc>
        <w:tc>
          <w:tcPr>
            <w:tcW w:w="1027" w:type="dxa"/>
            <w:shd w:val="clear" w:color="auto" w:fill="FFFFFF"/>
            <w:vAlign w:val="center"/>
          </w:tcPr>
          <w:p w:rsidR="00860FBF" w:rsidRPr="00114357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30,9%</w:t>
            </w:r>
          </w:p>
        </w:tc>
      </w:tr>
      <w:tr w:rsidR="00860FBF" w:rsidRPr="00114357" w:rsidTr="003376C9">
        <w:trPr>
          <w:cantSplit/>
        </w:trPr>
        <w:tc>
          <w:tcPr>
            <w:tcW w:w="7513" w:type="dxa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Недостаточно денег, чтобы сделать вклад</w:t>
            </w:r>
          </w:p>
        </w:tc>
        <w:tc>
          <w:tcPr>
            <w:tcW w:w="1027" w:type="dxa"/>
            <w:shd w:val="clear" w:color="auto" w:fill="FFFFFF"/>
            <w:vAlign w:val="center"/>
          </w:tcPr>
          <w:p w:rsidR="00860FBF" w:rsidRPr="00114357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19,8%</w:t>
            </w:r>
          </w:p>
        </w:tc>
      </w:tr>
      <w:tr w:rsidR="00860FBF" w:rsidRPr="00114357" w:rsidTr="003376C9">
        <w:trPr>
          <w:cantSplit/>
        </w:trPr>
        <w:tc>
          <w:tcPr>
            <w:tcW w:w="7513" w:type="dxa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Нет никаких трудностей</w:t>
            </w:r>
          </w:p>
        </w:tc>
        <w:tc>
          <w:tcPr>
            <w:tcW w:w="1027" w:type="dxa"/>
            <w:shd w:val="clear" w:color="auto" w:fill="FFFFFF"/>
            <w:vAlign w:val="center"/>
          </w:tcPr>
          <w:p w:rsidR="00860FBF" w:rsidRPr="00114357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16,7%</w:t>
            </w:r>
          </w:p>
        </w:tc>
      </w:tr>
      <w:tr w:rsidR="00860FBF" w:rsidRPr="00114357" w:rsidTr="003376C9">
        <w:trPr>
          <w:cantSplit/>
        </w:trPr>
        <w:tc>
          <w:tcPr>
            <w:tcW w:w="7513" w:type="dxa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Не понятная документация</w:t>
            </w:r>
          </w:p>
        </w:tc>
        <w:tc>
          <w:tcPr>
            <w:tcW w:w="1027" w:type="dxa"/>
            <w:shd w:val="clear" w:color="auto" w:fill="FFFFFF"/>
            <w:vAlign w:val="center"/>
          </w:tcPr>
          <w:p w:rsidR="00860FBF" w:rsidRPr="00114357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13,2%</w:t>
            </w:r>
          </w:p>
        </w:tc>
      </w:tr>
      <w:tr w:rsidR="00860FBF" w:rsidRPr="00114357" w:rsidTr="003376C9">
        <w:trPr>
          <w:cantSplit/>
        </w:trPr>
        <w:tc>
          <w:tcPr>
            <w:tcW w:w="7513" w:type="dxa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Не с кем проконсультироваться, чтобы быть уверенным, что меня не обманывают</w:t>
            </w:r>
          </w:p>
        </w:tc>
        <w:tc>
          <w:tcPr>
            <w:tcW w:w="1027" w:type="dxa"/>
            <w:shd w:val="clear" w:color="auto" w:fill="FFFFFF"/>
            <w:vAlign w:val="center"/>
          </w:tcPr>
          <w:p w:rsidR="00860FBF" w:rsidRPr="00114357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10,6%</w:t>
            </w:r>
          </w:p>
        </w:tc>
      </w:tr>
      <w:tr w:rsidR="00860FBF" w:rsidRPr="00114357" w:rsidTr="003376C9">
        <w:trPr>
          <w:cantSplit/>
        </w:trPr>
        <w:tc>
          <w:tcPr>
            <w:tcW w:w="7513" w:type="dxa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Высокая стоимость открытия счета и платы за использование банковских услуг</w:t>
            </w:r>
          </w:p>
        </w:tc>
        <w:tc>
          <w:tcPr>
            <w:tcW w:w="1027" w:type="dxa"/>
            <w:shd w:val="clear" w:color="auto" w:fill="FFFFFF"/>
            <w:vAlign w:val="center"/>
          </w:tcPr>
          <w:p w:rsidR="00860FBF" w:rsidRPr="00114357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9,8%</w:t>
            </w:r>
          </w:p>
        </w:tc>
      </w:tr>
      <w:tr w:rsidR="00860FBF" w:rsidRPr="00114357" w:rsidTr="003376C9">
        <w:trPr>
          <w:cantSplit/>
        </w:trPr>
        <w:tc>
          <w:tcPr>
            <w:tcW w:w="7513" w:type="dxa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Отделения нужных банков находятся слишком далеко от меня, они недоступны</w:t>
            </w:r>
          </w:p>
        </w:tc>
        <w:tc>
          <w:tcPr>
            <w:tcW w:w="1027" w:type="dxa"/>
            <w:shd w:val="clear" w:color="auto" w:fill="FFFFFF"/>
            <w:vAlign w:val="center"/>
          </w:tcPr>
          <w:p w:rsidR="00860FBF" w:rsidRPr="00114357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8,8%</w:t>
            </w:r>
          </w:p>
        </w:tc>
      </w:tr>
      <w:tr w:rsidR="00860FBF" w:rsidRPr="00114357" w:rsidTr="003376C9">
        <w:trPr>
          <w:cantSplit/>
        </w:trPr>
        <w:tc>
          <w:tcPr>
            <w:tcW w:w="7513" w:type="dxa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Мне не дают кредит</w:t>
            </w:r>
          </w:p>
        </w:tc>
        <w:tc>
          <w:tcPr>
            <w:tcW w:w="1027" w:type="dxa"/>
            <w:shd w:val="clear" w:color="auto" w:fill="FFFFFF"/>
            <w:vAlign w:val="center"/>
          </w:tcPr>
          <w:p w:rsidR="00860FBF" w:rsidRPr="00114357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8,3%</w:t>
            </w:r>
          </w:p>
        </w:tc>
      </w:tr>
      <w:tr w:rsidR="00860FBF" w:rsidRPr="00114357" w:rsidTr="003376C9">
        <w:trPr>
          <w:cantSplit/>
        </w:trPr>
        <w:tc>
          <w:tcPr>
            <w:tcW w:w="7513" w:type="dxa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У меня нет официального подтверждения уровня доходов</w:t>
            </w:r>
          </w:p>
        </w:tc>
        <w:tc>
          <w:tcPr>
            <w:tcW w:w="1027" w:type="dxa"/>
            <w:shd w:val="clear" w:color="auto" w:fill="FFFFFF"/>
            <w:vAlign w:val="center"/>
          </w:tcPr>
          <w:p w:rsidR="00860FBF" w:rsidRPr="00114357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7,8%</w:t>
            </w:r>
          </w:p>
        </w:tc>
      </w:tr>
      <w:tr w:rsidR="00860FBF" w:rsidRPr="00114357" w:rsidTr="003376C9">
        <w:trPr>
          <w:cantSplit/>
        </w:trPr>
        <w:tc>
          <w:tcPr>
            <w:tcW w:w="7513" w:type="dxa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Не знаю законодательство</w:t>
            </w:r>
          </w:p>
        </w:tc>
        <w:tc>
          <w:tcPr>
            <w:tcW w:w="1027" w:type="dxa"/>
            <w:shd w:val="clear" w:color="auto" w:fill="FFFFFF"/>
            <w:vAlign w:val="center"/>
          </w:tcPr>
          <w:p w:rsidR="00860FBF" w:rsidRPr="00114357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6,8%</w:t>
            </w:r>
          </w:p>
        </w:tc>
      </w:tr>
      <w:tr w:rsidR="00860FBF" w:rsidRPr="00114357" w:rsidTr="003376C9">
        <w:trPr>
          <w:cantSplit/>
        </w:trPr>
        <w:tc>
          <w:tcPr>
            <w:tcW w:w="7513" w:type="dxa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Затрудняюсь ответить</w:t>
            </w:r>
          </w:p>
        </w:tc>
        <w:tc>
          <w:tcPr>
            <w:tcW w:w="1027" w:type="dxa"/>
            <w:shd w:val="clear" w:color="auto" w:fill="FFFFFF"/>
            <w:vAlign w:val="center"/>
          </w:tcPr>
          <w:p w:rsidR="00860FBF" w:rsidRPr="00114357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6,0%</w:t>
            </w:r>
          </w:p>
        </w:tc>
      </w:tr>
      <w:tr w:rsidR="00860FBF" w:rsidRPr="00114357" w:rsidTr="003376C9">
        <w:trPr>
          <w:cantSplit/>
        </w:trPr>
        <w:tc>
          <w:tcPr>
            <w:tcW w:w="7513" w:type="dxa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Иное</w:t>
            </w:r>
          </w:p>
        </w:tc>
        <w:tc>
          <w:tcPr>
            <w:tcW w:w="1027" w:type="dxa"/>
            <w:shd w:val="clear" w:color="auto" w:fill="FFFFFF"/>
            <w:vAlign w:val="center"/>
          </w:tcPr>
          <w:p w:rsidR="00860FBF" w:rsidRPr="00114357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1,4%</w:t>
            </w:r>
          </w:p>
        </w:tc>
      </w:tr>
      <w:tr w:rsidR="00860FBF" w:rsidRPr="00114357" w:rsidTr="003376C9">
        <w:trPr>
          <w:cantSplit/>
        </w:trPr>
        <w:tc>
          <w:tcPr>
            <w:tcW w:w="7513" w:type="dxa"/>
            <w:shd w:val="clear" w:color="auto" w:fill="FFFFFF"/>
            <w:vAlign w:val="center"/>
          </w:tcPr>
          <w:p w:rsidR="00860FBF" w:rsidRPr="00114357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Не пользуюсь финансовыми услугами</w:t>
            </w:r>
          </w:p>
        </w:tc>
        <w:tc>
          <w:tcPr>
            <w:tcW w:w="1027" w:type="dxa"/>
            <w:shd w:val="clear" w:color="auto" w:fill="FFFFFF"/>
            <w:vAlign w:val="center"/>
          </w:tcPr>
          <w:p w:rsidR="00860FBF" w:rsidRPr="00114357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14357">
              <w:rPr>
                <w:rFonts w:ascii="Times New Roman" w:eastAsia="Calibri" w:hAnsi="Times New Roman" w:cs="Times New Roman"/>
                <w:sz w:val="20"/>
                <w:szCs w:val="20"/>
              </w:rPr>
              <w:t>0,6%</w:t>
            </w:r>
          </w:p>
        </w:tc>
      </w:tr>
    </w:tbl>
    <w:p w:rsidR="00D763EE" w:rsidRDefault="00D763EE" w:rsidP="00114357">
      <w:pPr>
        <w:spacing w:after="0" w:line="240" w:lineRule="auto"/>
        <w:contextualSpacing/>
      </w:pPr>
    </w:p>
    <w:p w:rsidR="00114357" w:rsidRDefault="00114357">
      <w:pPr>
        <w:spacing w:after="160"/>
        <w:ind w:firstLine="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114357" w:rsidRDefault="00114357" w:rsidP="00114357">
      <w:pPr>
        <w:ind w:firstLine="0"/>
        <w:rPr>
          <w:sz w:val="28"/>
          <w:szCs w:val="28"/>
        </w:rPr>
        <w:sectPr w:rsidR="00114357" w:rsidSect="008F4C85">
          <w:headerReference w:type="default" r:id="rId31"/>
          <w:footerReference w:type="default" r:id="rId32"/>
          <w:headerReference w:type="first" r:id="rId33"/>
          <w:footerReference w:type="first" r:id="rId34"/>
          <w:pgSz w:w="11906" w:h="16838"/>
          <w:pgMar w:top="1134" w:right="851" w:bottom="1134" w:left="1701" w:header="709" w:footer="423" w:gutter="0"/>
          <w:pgNumType w:start="1"/>
          <w:cols w:space="708"/>
          <w:titlePg/>
          <w:docGrid w:linePitch="381"/>
        </w:sectPr>
      </w:pPr>
    </w:p>
    <w:p w:rsidR="00860FBF" w:rsidRPr="00114357" w:rsidRDefault="00962B4A" w:rsidP="00114357">
      <w:pPr>
        <w:ind w:firstLine="0"/>
        <w:rPr>
          <w:rFonts w:ascii="Arial Black" w:hAnsi="Arial Black"/>
          <w:b/>
          <w:sz w:val="28"/>
          <w:szCs w:val="28"/>
        </w:rPr>
      </w:pPr>
      <w:r w:rsidRPr="00114357">
        <w:rPr>
          <w:sz w:val="28"/>
          <w:szCs w:val="28"/>
        </w:rPr>
        <w:lastRenderedPageBreak/>
        <w:t>Таблица 5.2.</w:t>
      </w:r>
      <w:r w:rsidRPr="00114357">
        <w:rPr>
          <w:b/>
          <w:sz w:val="28"/>
          <w:szCs w:val="28"/>
        </w:rPr>
        <w:t xml:space="preserve"> – Трудности, возникающие у населения при получении или использовании финансовых продуктов (услуг) в разрезе социально-демографических факторов, % от числа ответивших</w:t>
      </w:r>
    </w:p>
    <w:tbl>
      <w:tblPr>
        <w:tblW w:w="15477" w:type="dxa"/>
        <w:tblInd w:w="-4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018"/>
        <w:gridCol w:w="3003"/>
        <w:gridCol w:w="966"/>
        <w:gridCol w:w="851"/>
        <w:gridCol w:w="850"/>
        <w:gridCol w:w="851"/>
        <w:gridCol w:w="709"/>
        <w:gridCol w:w="992"/>
        <w:gridCol w:w="992"/>
        <w:gridCol w:w="992"/>
        <w:gridCol w:w="709"/>
        <w:gridCol w:w="851"/>
        <w:gridCol w:w="708"/>
        <w:gridCol w:w="709"/>
        <w:gridCol w:w="567"/>
        <w:gridCol w:w="709"/>
      </w:tblGrid>
      <w:tr w:rsidR="00114357" w:rsidRPr="00860FBF" w:rsidTr="00114357">
        <w:trPr>
          <w:cantSplit/>
          <w:trHeight w:val="1764"/>
          <w:tblHeader/>
        </w:trPr>
        <w:tc>
          <w:tcPr>
            <w:tcW w:w="4021" w:type="dxa"/>
            <w:gridSpan w:val="2"/>
            <w:shd w:val="clear" w:color="auto" w:fill="FFFFFF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966" w:type="dxa"/>
            <w:shd w:val="clear" w:color="auto" w:fill="FFFFFF"/>
            <w:textDirection w:val="btLr"/>
            <w:vAlign w:val="center"/>
          </w:tcPr>
          <w:p w:rsidR="00860FBF" w:rsidRPr="00114357" w:rsidRDefault="00860FBF" w:rsidP="00114357">
            <w:pPr>
              <w:spacing w:after="0" w:line="240" w:lineRule="auto"/>
              <w:ind w:left="113" w:right="113" w:firstLine="0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114357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Процентная ставка по кредиту слишком высокая</w:t>
            </w:r>
          </w:p>
        </w:tc>
        <w:tc>
          <w:tcPr>
            <w:tcW w:w="851" w:type="dxa"/>
            <w:shd w:val="clear" w:color="auto" w:fill="FFFFFF"/>
            <w:textDirection w:val="btLr"/>
            <w:vAlign w:val="center"/>
          </w:tcPr>
          <w:p w:rsidR="00860FBF" w:rsidRPr="00114357" w:rsidRDefault="00860FBF" w:rsidP="00114357">
            <w:pPr>
              <w:spacing w:after="0" w:line="240" w:lineRule="auto"/>
              <w:ind w:left="113" w:right="113" w:firstLine="0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114357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Процентная ставка по вкладам слишком низкая</w:t>
            </w:r>
          </w:p>
        </w:tc>
        <w:tc>
          <w:tcPr>
            <w:tcW w:w="850" w:type="dxa"/>
            <w:shd w:val="clear" w:color="auto" w:fill="FFFFFF"/>
            <w:textDirection w:val="btLr"/>
            <w:vAlign w:val="center"/>
          </w:tcPr>
          <w:p w:rsidR="00860FBF" w:rsidRPr="00114357" w:rsidRDefault="00860FBF" w:rsidP="00114357">
            <w:pPr>
              <w:spacing w:after="0" w:line="240" w:lineRule="auto"/>
              <w:ind w:left="113" w:right="113" w:firstLine="0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114357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Недостаточно денег, чтобы сделать вклад</w:t>
            </w:r>
          </w:p>
        </w:tc>
        <w:tc>
          <w:tcPr>
            <w:tcW w:w="851" w:type="dxa"/>
            <w:shd w:val="clear" w:color="auto" w:fill="FFFFFF"/>
            <w:textDirection w:val="btLr"/>
            <w:vAlign w:val="center"/>
          </w:tcPr>
          <w:p w:rsidR="00860FBF" w:rsidRPr="00114357" w:rsidRDefault="00860FBF" w:rsidP="00114357">
            <w:pPr>
              <w:spacing w:after="0" w:line="240" w:lineRule="auto"/>
              <w:ind w:left="113" w:right="113" w:firstLine="0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114357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Нет никаких трудностей</w:t>
            </w:r>
          </w:p>
        </w:tc>
        <w:tc>
          <w:tcPr>
            <w:tcW w:w="709" w:type="dxa"/>
            <w:shd w:val="clear" w:color="auto" w:fill="FFFFFF"/>
            <w:textDirection w:val="btLr"/>
            <w:vAlign w:val="center"/>
          </w:tcPr>
          <w:p w:rsidR="00860FBF" w:rsidRPr="00114357" w:rsidRDefault="00860FBF" w:rsidP="00114357">
            <w:pPr>
              <w:spacing w:after="0" w:line="240" w:lineRule="auto"/>
              <w:ind w:left="113" w:right="113" w:firstLine="0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114357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Не понятная документация</w:t>
            </w:r>
          </w:p>
        </w:tc>
        <w:tc>
          <w:tcPr>
            <w:tcW w:w="992" w:type="dxa"/>
            <w:shd w:val="clear" w:color="auto" w:fill="FFFFFF"/>
            <w:textDirection w:val="btLr"/>
            <w:vAlign w:val="center"/>
          </w:tcPr>
          <w:p w:rsidR="00860FBF" w:rsidRPr="00114357" w:rsidRDefault="00860FBF" w:rsidP="00114357">
            <w:pPr>
              <w:spacing w:after="0" w:line="240" w:lineRule="auto"/>
              <w:ind w:left="113" w:right="113" w:firstLine="0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114357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Не с кем проконсультироваться, чтобы быть уверенным, что меня не обманывают</w:t>
            </w:r>
          </w:p>
        </w:tc>
        <w:tc>
          <w:tcPr>
            <w:tcW w:w="992" w:type="dxa"/>
            <w:shd w:val="clear" w:color="auto" w:fill="FFFFFF"/>
            <w:textDirection w:val="btLr"/>
            <w:vAlign w:val="center"/>
          </w:tcPr>
          <w:p w:rsidR="00860FBF" w:rsidRPr="00114357" w:rsidRDefault="00860FBF" w:rsidP="00114357">
            <w:pPr>
              <w:spacing w:after="0" w:line="240" w:lineRule="auto"/>
              <w:ind w:left="113" w:right="113" w:firstLine="0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114357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Высокая стоимость открытия счета и платы за использование банковских услуг</w:t>
            </w:r>
          </w:p>
        </w:tc>
        <w:tc>
          <w:tcPr>
            <w:tcW w:w="992" w:type="dxa"/>
            <w:shd w:val="clear" w:color="auto" w:fill="FFFFFF"/>
            <w:textDirection w:val="btLr"/>
            <w:vAlign w:val="center"/>
          </w:tcPr>
          <w:p w:rsidR="00860FBF" w:rsidRPr="00114357" w:rsidRDefault="00860FBF" w:rsidP="00114357">
            <w:pPr>
              <w:spacing w:after="0" w:line="240" w:lineRule="auto"/>
              <w:ind w:left="113" w:right="113" w:firstLine="0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114357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Отделения нужных банков находятся слишком далеко от меня, они недоступны</w:t>
            </w:r>
          </w:p>
        </w:tc>
        <w:tc>
          <w:tcPr>
            <w:tcW w:w="709" w:type="dxa"/>
            <w:shd w:val="clear" w:color="auto" w:fill="FFFFFF"/>
            <w:textDirection w:val="btLr"/>
            <w:vAlign w:val="center"/>
          </w:tcPr>
          <w:p w:rsidR="00860FBF" w:rsidRPr="00114357" w:rsidRDefault="00860FBF" w:rsidP="00114357">
            <w:pPr>
              <w:spacing w:after="0" w:line="240" w:lineRule="auto"/>
              <w:ind w:left="113" w:right="113" w:firstLine="0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114357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Мне не дают кредит</w:t>
            </w:r>
          </w:p>
        </w:tc>
        <w:tc>
          <w:tcPr>
            <w:tcW w:w="851" w:type="dxa"/>
            <w:shd w:val="clear" w:color="auto" w:fill="FFFFFF"/>
            <w:textDirection w:val="btLr"/>
            <w:vAlign w:val="center"/>
          </w:tcPr>
          <w:p w:rsidR="00860FBF" w:rsidRPr="00114357" w:rsidRDefault="00860FBF" w:rsidP="00114357">
            <w:pPr>
              <w:spacing w:after="0" w:line="240" w:lineRule="auto"/>
              <w:ind w:left="113" w:right="113" w:firstLine="0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114357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У меня нет официального подтверждения уровня доходов</w:t>
            </w:r>
          </w:p>
        </w:tc>
        <w:tc>
          <w:tcPr>
            <w:tcW w:w="708" w:type="dxa"/>
            <w:shd w:val="clear" w:color="auto" w:fill="FFFFFF"/>
            <w:textDirection w:val="btLr"/>
            <w:vAlign w:val="center"/>
          </w:tcPr>
          <w:p w:rsidR="00860FBF" w:rsidRPr="00114357" w:rsidRDefault="00860FBF" w:rsidP="00114357">
            <w:pPr>
              <w:spacing w:after="0" w:line="240" w:lineRule="auto"/>
              <w:ind w:left="113" w:right="113" w:firstLine="0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114357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Не знаю законодательство</w:t>
            </w:r>
          </w:p>
        </w:tc>
        <w:tc>
          <w:tcPr>
            <w:tcW w:w="709" w:type="dxa"/>
            <w:shd w:val="clear" w:color="auto" w:fill="FFFFFF"/>
            <w:textDirection w:val="btLr"/>
            <w:vAlign w:val="center"/>
          </w:tcPr>
          <w:p w:rsidR="00860FBF" w:rsidRPr="00114357" w:rsidRDefault="00860FBF" w:rsidP="00114357">
            <w:pPr>
              <w:spacing w:after="0" w:line="240" w:lineRule="auto"/>
              <w:ind w:left="113" w:right="113" w:firstLine="0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114357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Затрудняюсь ответить</w:t>
            </w:r>
          </w:p>
        </w:tc>
        <w:tc>
          <w:tcPr>
            <w:tcW w:w="567" w:type="dxa"/>
            <w:shd w:val="clear" w:color="auto" w:fill="FFFFFF"/>
            <w:textDirection w:val="btLr"/>
            <w:vAlign w:val="center"/>
          </w:tcPr>
          <w:p w:rsidR="00860FBF" w:rsidRPr="00114357" w:rsidRDefault="00860FBF" w:rsidP="00114357">
            <w:pPr>
              <w:spacing w:after="0" w:line="240" w:lineRule="auto"/>
              <w:ind w:left="113" w:right="113" w:firstLine="0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114357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Иное</w:t>
            </w:r>
          </w:p>
        </w:tc>
        <w:tc>
          <w:tcPr>
            <w:tcW w:w="709" w:type="dxa"/>
            <w:shd w:val="clear" w:color="auto" w:fill="FFFFFF"/>
            <w:textDirection w:val="btLr"/>
            <w:vAlign w:val="center"/>
          </w:tcPr>
          <w:p w:rsidR="00860FBF" w:rsidRPr="00114357" w:rsidRDefault="00860FBF" w:rsidP="00114357">
            <w:pPr>
              <w:spacing w:after="0" w:line="240" w:lineRule="auto"/>
              <w:ind w:left="113" w:right="113" w:firstLine="0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114357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Не пользуюсь финансовыми услугами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 w:val="restart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Пол</w:t>
            </w: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Мужчины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59,3%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18,1%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15,9%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11,9%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0,4%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Женщины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60,9%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31,6%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21,1%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17,4%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14,3%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14,2%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12,2%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0,7%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 w:val="restart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Возраст</w:t>
            </w: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18-34 года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64,9%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31,7%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20,6%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18,3%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17,7%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13,8%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7,6%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0,2%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35-54 года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66,3%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31,5%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18,8%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11,5%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7,4%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0,2%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55 лет и старше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48,8%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29,4%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19,9%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18,8%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10,6%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 w:val="restart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Род занятий</w:t>
            </w: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Работаю по найму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33,5%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21,3%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15,5%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15,2%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10,4%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9,8%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0,2%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Предприниматель, </w:t>
            </w: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самозанятый</w:t>
            </w:r>
            <w:proofErr w:type="spellEnd"/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69,7%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33,1%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24,0%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11,2%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16,9%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32,1%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Пенсионер, инвалид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41,3%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19,3%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25,4%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7,6%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10,5%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5,5%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2,2%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Учащийся, студент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27,9%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6,2%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27,6%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30,8%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12,9%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18,0%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14,1%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Временно не работаю, безработный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55,9%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35,7%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22,7%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9,7%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4,6%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15,4%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gram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Занят</w:t>
            </w:r>
            <w:proofErr w:type="gram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домашним хозяйством, нахожусь в декретном отпуске, отпуске по уходу за ребенком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64,9%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39,3%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24,4%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17,3%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20,9%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19,5%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13,4%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14,3%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Затрудняюсь ответить/ отказ от ответа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64,4%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28,1%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26,1%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25,2%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25,2%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31,7%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Иное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49,4%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51,7%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20,7%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23,0%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20,7%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 w:val="restart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Наличие детей</w:t>
            </w: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Нет детей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54,1%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38,1%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23,5%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17,4%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12,7%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13,1%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11,6%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0,3%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 ребенок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64,6%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31,6%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19,4%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19,0%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11,5%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0,5%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 ребенка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62,3%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25,6%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18,2%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17,8%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9,5%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9,1%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0,9%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 и более детей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54,5%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26,7%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15,8%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22,2%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5,1%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0,8%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 w:val="restart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Образование</w:t>
            </w: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Общее образование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33,9%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26,0%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2,7%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9,2%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2,7%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15,0%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16,6%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Среднее специальное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52,8%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17,5%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16,4%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22,4%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9,5%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7,9%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4,8%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0,9%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Неполное высшее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55,5%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30,2%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17,4%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13,1%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16,3%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19,0%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Высшее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68,0%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40,4%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21,9%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16,2%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11,7%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12,3%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8,5%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0,6%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Научная степень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53,5%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66,8%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15,1%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13,4%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13,4%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Иное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26,0%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1,5%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24,7%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22,1%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22,1%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19,1%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 w:val="restart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Среднемесячный доход</w:t>
            </w: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До 10 тыс. рублей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49,3%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15,8%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19,9%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5,2%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4,8%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6,7%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0,3%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От 10 до 15 тыс</w:t>
            </w:r>
            <w:proofErr w:type="gram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.р</w:t>
            </w:r>
            <w:proofErr w:type="gram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ублей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52,6%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28,5%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17,5%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22,3%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14,4%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11,2%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12,1%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7,8%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0,8%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От 15 до 30 тыс</w:t>
            </w:r>
            <w:proofErr w:type="gram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.р</w:t>
            </w:r>
            <w:proofErr w:type="gram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ублей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65,0%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39,6%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24,7%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14,4%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11,9%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12,0%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11,9%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7,8%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0,8%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От 30 до 60 тыс</w:t>
            </w:r>
            <w:proofErr w:type="gram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.р</w:t>
            </w:r>
            <w:proofErr w:type="gram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ублей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68,7%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31,8%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21,5%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17,8%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11,1%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10,5%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Более 60 тыс</w:t>
            </w:r>
            <w:proofErr w:type="gram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.р</w:t>
            </w:r>
            <w:proofErr w:type="gram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ублей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72,4%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30,6%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17,7%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26,1%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16,3%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10,1%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5,1%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15,2%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1,8%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 w:val="restart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Тип населенного пункта</w:t>
            </w: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г. Новосибирск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71,0%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42,3%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19,0%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13,7%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Районный центр, городской округ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47,9%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18,8%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12,6%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31,0%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5,6%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8,8%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0,5%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ПГТ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44,6%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18,3%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29,1%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4,6%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3,1%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11,2%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4,5%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1,8%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Село, деревня, другие сельские поселения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41,2%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9,4%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28,5%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4,2%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6,9%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5,5%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2,6%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 w:val="restart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Муниципальн</w:t>
            </w: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lastRenderedPageBreak/>
              <w:t>ое образование</w:t>
            </w: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lastRenderedPageBreak/>
              <w:t>город Новосибирск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71,0%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42,3%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19,0%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13,7%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13,3%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9,0%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город Бердск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21,4%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город </w:t>
            </w: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Искитим</w:t>
            </w:r>
            <w:proofErr w:type="spellEnd"/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город Обь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11,4%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11,4%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14,3%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рабочий поселок Кольцово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17,1%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Баганский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11,4%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Барабинский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14,3%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Болотнинский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17,1%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Венгеровский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Доволенский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Здвинский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Искитимский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Карасукский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28,6%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18,6%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12,9%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Каргатский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24,3%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24,3%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18,6%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15,7%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Колыванский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Коченевский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17,1%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Кочковский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Краснозерский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14,3%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Куйбышевский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Купинский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Кыштовский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Маслянинский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17,1%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Мошковский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11,4%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Новосибирский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15,7%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Ордынский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15,7%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18,6%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20,0%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Северный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Сузунский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Татарский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20,0%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Тогучинский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17,1%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Убинский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Усть-Таркский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38,6%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Чановский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18,6%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8,6%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Черепановский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50,0%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17,1%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27,1%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5,7%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Чистоозерный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51,4%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21,4%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  <w:tr w:rsidR="00114357" w:rsidRPr="00860FBF" w:rsidTr="00114357">
        <w:trPr>
          <w:cantSplit/>
        </w:trPr>
        <w:tc>
          <w:tcPr>
            <w:tcW w:w="1018" w:type="dxa"/>
            <w:vMerge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3003" w:type="dxa"/>
            <w:shd w:val="clear" w:color="auto" w:fill="FFFFFF"/>
            <w:vAlign w:val="center"/>
          </w:tcPr>
          <w:p w:rsidR="00860FBF" w:rsidRPr="00860FBF" w:rsidRDefault="00860FBF" w:rsidP="00860FBF">
            <w:pPr>
              <w:spacing w:after="0" w:line="240" w:lineRule="auto"/>
              <w:ind w:firstLine="0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spellStart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Чулымский</w:t>
            </w:r>
            <w:proofErr w:type="spellEnd"/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муниципальный район</w:t>
            </w:r>
          </w:p>
        </w:tc>
        <w:tc>
          <w:tcPr>
            <w:tcW w:w="966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64,3%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17,1%</w:t>
            </w:r>
          </w:p>
        </w:tc>
        <w:tc>
          <w:tcPr>
            <w:tcW w:w="850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11,4%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992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11,4%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2,9%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4,3%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7,1%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860FBF" w:rsidRPr="00860FBF" w:rsidRDefault="00860FBF" w:rsidP="00114357">
            <w:pPr>
              <w:spacing w:after="0" w:line="240" w:lineRule="auto"/>
              <w:ind w:firstLine="0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860FBF">
              <w:rPr>
                <w:rFonts w:ascii="Times New Roman" w:eastAsia="Calibri" w:hAnsi="Times New Roman" w:cs="Times New Roman"/>
                <w:sz w:val="16"/>
                <w:szCs w:val="16"/>
              </w:rPr>
              <w:t>0,0%</w:t>
            </w:r>
          </w:p>
        </w:tc>
      </w:tr>
    </w:tbl>
    <w:p w:rsidR="00C7035B" w:rsidRDefault="00C7035B">
      <w:pPr>
        <w:ind w:firstLine="0"/>
      </w:pPr>
    </w:p>
    <w:sectPr w:rsidR="00C7035B" w:rsidSect="00BB458A">
      <w:pgSz w:w="16838" w:h="11906" w:orient="landscape"/>
      <w:pgMar w:top="1701" w:right="1134" w:bottom="851" w:left="1134" w:header="709" w:footer="227" w:gutter="0"/>
      <w:cols w:space="708"/>
      <w:titlePg/>
      <w:docGrid w:linePitch="381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089FEFD1" w15:done="0"/>
  <w15:commentEx w15:paraId="2C250F79" w15:done="0"/>
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A2916" w:rsidRDefault="006A2916" w:rsidP="004E19C5">
      <w:pPr>
        <w:spacing w:after="0" w:line="240" w:lineRule="auto"/>
      </w:pPr>
      <w:r>
        <w:separator/>
      </w:r>
    </w:p>
  </w:endnote>
  <w:endnote w:type="continuationSeparator" w:id="0">
    <w:p w:rsidR="006A2916" w:rsidRDefault="006A2916" w:rsidP="004E19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14220049"/>
      <w:docPartObj>
        <w:docPartGallery w:val="Page Numbers (Bottom of Page)"/>
        <w:docPartUnique/>
      </w:docPartObj>
    </w:sdtPr>
    <w:sdtEndPr>
      <w:rPr>
        <w:rFonts w:ascii="Arial Narrow" w:hAnsi="Arial Narrow" w:cstheme="minorHAnsi"/>
        <w:sz w:val="22"/>
      </w:rPr>
    </w:sdtEndPr>
    <w:sdtContent>
      <w:p w:rsidR="00343601" w:rsidRPr="008C5971" w:rsidRDefault="003E2F99">
        <w:pPr>
          <w:pStyle w:val="af6"/>
          <w:jc w:val="center"/>
          <w:rPr>
            <w:rFonts w:cstheme="minorHAnsi"/>
            <w:sz w:val="22"/>
          </w:rPr>
        </w:pPr>
        <w:r w:rsidRPr="00BB458A">
          <w:rPr>
            <w:rFonts w:ascii="Arial Narrow" w:hAnsi="Arial Narrow" w:cstheme="minorHAnsi"/>
            <w:sz w:val="22"/>
          </w:rPr>
          <w:fldChar w:fldCharType="begin"/>
        </w:r>
        <w:r w:rsidR="00343601" w:rsidRPr="00BB458A">
          <w:rPr>
            <w:rFonts w:ascii="Arial Narrow" w:hAnsi="Arial Narrow" w:cstheme="minorHAnsi"/>
            <w:sz w:val="22"/>
          </w:rPr>
          <w:instrText xml:space="preserve"> PAGE   \* MERGEFORMAT </w:instrText>
        </w:r>
        <w:r w:rsidRPr="00BB458A">
          <w:rPr>
            <w:rFonts w:ascii="Arial Narrow" w:hAnsi="Arial Narrow" w:cstheme="minorHAnsi"/>
            <w:sz w:val="22"/>
          </w:rPr>
          <w:fldChar w:fldCharType="separate"/>
        </w:r>
        <w:r w:rsidR="00F25BEC">
          <w:rPr>
            <w:rFonts w:ascii="Arial Narrow" w:hAnsi="Arial Narrow" w:cstheme="minorHAnsi"/>
            <w:noProof/>
            <w:sz w:val="22"/>
          </w:rPr>
          <w:t>50</w:t>
        </w:r>
        <w:r w:rsidRPr="00BB458A">
          <w:rPr>
            <w:rFonts w:ascii="Arial Narrow" w:hAnsi="Arial Narrow" w:cstheme="minorHAnsi"/>
            <w:sz w:val="22"/>
          </w:rPr>
          <w:fldChar w:fldCharType="end"/>
        </w:r>
      </w:p>
    </w:sdtContent>
  </w:sdt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134672011"/>
      <w:docPartObj>
        <w:docPartGallery w:val="Page Numbers (Bottom of Page)"/>
        <w:docPartUnique/>
      </w:docPartObj>
    </w:sdtPr>
    <w:sdtContent>
      <w:p w:rsidR="00BB458A" w:rsidRDefault="003E2F99">
        <w:pPr>
          <w:pStyle w:val="af6"/>
          <w:jc w:val="center"/>
        </w:pPr>
        <w:r w:rsidRPr="00BB458A">
          <w:rPr>
            <w:rFonts w:ascii="Arial Narrow" w:hAnsi="Arial Narrow"/>
          </w:rPr>
          <w:fldChar w:fldCharType="begin"/>
        </w:r>
        <w:r w:rsidR="00BB458A" w:rsidRPr="00BB458A">
          <w:rPr>
            <w:rFonts w:ascii="Arial Narrow" w:hAnsi="Arial Narrow"/>
          </w:rPr>
          <w:instrText xml:space="preserve"> PAGE   \* MERGEFORMAT </w:instrText>
        </w:r>
        <w:r w:rsidRPr="00BB458A">
          <w:rPr>
            <w:rFonts w:ascii="Arial Narrow" w:hAnsi="Arial Narrow"/>
          </w:rPr>
          <w:fldChar w:fldCharType="separate"/>
        </w:r>
        <w:r w:rsidR="00F25BEC">
          <w:rPr>
            <w:rFonts w:ascii="Arial Narrow" w:hAnsi="Arial Narrow"/>
            <w:noProof/>
          </w:rPr>
          <w:t>51</w:t>
        </w:r>
        <w:r w:rsidRPr="00BB458A">
          <w:rPr>
            <w:rFonts w:ascii="Arial Narrow" w:hAnsi="Arial Narrow"/>
          </w:rPr>
          <w:fldChar w:fldCharType="end"/>
        </w:r>
      </w:p>
    </w:sdtContent>
  </w:sdt>
  <w:p w:rsidR="00BB458A" w:rsidRDefault="00BB458A">
    <w:pPr>
      <w:pStyle w:val="af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A2916" w:rsidRDefault="006A2916" w:rsidP="004E19C5">
      <w:pPr>
        <w:spacing w:after="0" w:line="240" w:lineRule="auto"/>
      </w:pPr>
      <w:r>
        <w:separator/>
      </w:r>
    </w:p>
  </w:footnote>
  <w:footnote w:type="continuationSeparator" w:id="0">
    <w:p w:rsidR="006A2916" w:rsidRDefault="006A2916" w:rsidP="004E19C5">
      <w:pPr>
        <w:spacing w:after="0" w:line="240" w:lineRule="auto"/>
      </w:pPr>
      <w:r>
        <w:continuationSeparator/>
      </w:r>
    </w:p>
  </w:footnote>
  <w:footnote w:id="1">
    <w:p w:rsidR="00343601" w:rsidRPr="008F4C85" w:rsidRDefault="00343601" w:rsidP="00764760">
      <w:pPr>
        <w:pStyle w:val="afd"/>
        <w:ind w:firstLine="0"/>
        <w:jc w:val="both"/>
      </w:pPr>
      <w:r w:rsidRPr="008F4C85">
        <w:rPr>
          <w:rStyle w:val="aff"/>
        </w:rPr>
        <w:footnoteRef/>
      </w:r>
      <w:r w:rsidRPr="008F4C85">
        <w:t xml:space="preserve"> </w:t>
      </w:r>
      <w:proofErr w:type="spellStart"/>
      <w:r w:rsidRPr="008F4C85">
        <w:t>Сошинов</w:t>
      </w:r>
      <w:proofErr w:type="spellEnd"/>
      <w:r w:rsidRPr="008F4C85">
        <w:t xml:space="preserve"> И. А. Состояние удовлетворенности клиентов качеством услуг финансовой организации // Вестник Саратовского государственного социально-экономического университета. 2016. С. 46.</w:t>
      </w:r>
    </w:p>
  </w:footnote>
  <w:footnote w:id="2">
    <w:p w:rsidR="00343601" w:rsidRPr="008F4C85" w:rsidRDefault="00343601" w:rsidP="006A528E">
      <w:pPr>
        <w:pStyle w:val="afd"/>
        <w:ind w:firstLine="0"/>
        <w:jc w:val="both"/>
      </w:pPr>
      <w:r w:rsidRPr="008F4C85">
        <w:rPr>
          <w:rStyle w:val="aff"/>
        </w:rPr>
        <w:footnoteRef/>
      </w:r>
      <w:r w:rsidRPr="008F4C85">
        <w:t xml:space="preserve"> «Индикаторы финансовой доступности за 2018 год (по результатам замера 2019 года)», раздел 4, п.п. № 4.4.1 </w:t>
      </w:r>
      <w:r w:rsidRPr="008F4C85">
        <w:rPr>
          <w:rFonts w:ascii="Times New Roman" w:hAnsi="Times New Roman"/>
        </w:rPr>
        <w:t xml:space="preserve">[Электронный документ]. – </w:t>
      </w:r>
      <w:r w:rsidRPr="008F4C85">
        <w:rPr>
          <w:rFonts w:ascii="Times New Roman" w:hAnsi="Times New Roman"/>
          <w:lang w:val="en-US"/>
        </w:rPr>
        <w:t>URL</w:t>
      </w:r>
      <w:r w:rsidRPr="008F4C85">
        <w:rPr>
          <w:rFonts w:ascii="Times New Roman" w:hAnsi="Times New Roman"/>
        </w:rPr>
        <w:t>:</w:t>
      </w:r>
      <w:r w:rsidRPr="008F4C85">
        <w:t xml:space="preserve"> </w:t>
      </w:r>
      <w:hyperlink r:id="rId1" w:history="1">
        <w:r w:rsidRPr="008F4C85">
          <w:rPr>
            <w:rStyle w:val="aff0"/>
            <w:color w:val="auto"/>
          </w:rPr>
          <w:t>https://cbr.ru/finmarket/development/development_affor/</w:t>
        </w:r>
      </w:hyperlink>
      <w:r w:rsidRPr="008F4C85">
        <w:t xml:space="preserve"> </w:t>
      </w:r>
      <w:r w:rsidRPr="008F4C85">
        <w:rPr>
          <w:rFonts w:ascii="Times New Roman" w:hAnsi="Times New Roman"/>
        </w:rPr>
        <w:t>(Дата обращения: 02.11.2019).</w:t>
      </w:r>
    </w:p>
  </w:footnote>
  <w:footnote w:id="3">
    <w:p w:rsidR="00343601" w:rsidRPr="008F4C85" w:rsidRDefault="00343601" w:rsidP="006A528E">
      <w:pPr>
        <w:pStyle w:val="afd"/>
        <w:ind w:firstLine="0"/>
        <w:jc w:val="both"/>
      </w:pPr>
      <w:r w:rsidRPr="008F4C85">
        <w:rPr>
          <w:rStyle w:val="aff"/>
        </w:rPr>
        <w:footnoteRef/>
      </w:r>
      <w:r w:rsidRPr="008F4C85">
        <w:t xml:space="preserve"> «Индикаторы финансовой доступности за 2018 год (по результатам замера 2019 года)», раздел 4, п.п. № 4.6.1.1 </w:t>
      </w:r>
      <w:r w:rsidRPr="008F4C85">
        <w:rPr>
          <w:rFonts w:ascii="Times New Roman" w:hAnsi="Times New Roman"/>
        </w:rPr>
        <w:t xml:space="preserve">[Электронный документ]. – </w:t>
      </w:r>
      <w:r w:rsidRPr="008F4C85">
        <w:rPr>
          <w:rFonts w:ascii="Times New Roman" w:hAnsi="Times New Roman"/>
          <w:lang w:val="en-US"/>
        </w:rPr>
        <w:t>URL</w:t>
      </w:r>
      <w:r w:rsidRPr="008F4C85">
        <w:rPr>
          <w:rFonts w:ascii="Times New Roman" w:hAnsi="Times New Roman"/>
        </w:rPr>
        <w:t>:</w:t>
      </w:r>
      <w:r w:rsidRPr="008F4C85">
        <w:t xml:space="preserve"> </w:t>
      </w:r>
      <w:hyperlink r:id="rId2" w:history="1">
        <w:r w:rsidRPr="008F4C85">
          <w:rPr>
            <w:rStyle w:val="aff0"/>
            <w:color w:val="auto"/>
          </w:rPr>
          <w:t>https://cbr.ru/finmarket/development/development_affor/</w:t>
        </w:r>
      </w:hyperlink>
      <w:r w:rsidRPr="008F4C85">
        <w:t xml:space="preserve"> </w:t>
      </w:r>
      <w:r w:rsidRPr="008F4C85">
        <w:rPr>
          <w:rFonts w:ascii="Times New Roman" w:hAnsi="Times New Roman"/>
        </w:rPr>
        <w:t>(Дата обращения: 02.11.2019).</w:t>
      </w:r>
    </w:p>
  </w:footnote>
  <w:footnote w:id="4">
    <w:p w:rsidR="00343601" w:rsidRPr="008F4C85" w:rsidRDefault="00343601" w:rsidP="00C97168">
      <w:pPr>
        <w:pStyle w:val="afd"/>
        <w:ind w:firstLine="0"/>
        <w:jc w:val="both"/>
      </w:pPr>
      <w:r w:rsidRPr="008F4C85">
        <w:rPr>
          <w:rStyle w:val="aff"/>
        </w:rPr>
        <w:footnoteRef/>
      </w:r>
      <w:r w:rsidRPr="008F4C85">
        <w:t xml:space="preserve"> «Индикаторы финансовой доступности за 2018 год (по результатам замера 2019 года)», раздел 4, п.п. № 4.6.1.2 </w:t>
      </w:r>
      <w:r w:rsidRPr="008F4C85">
        <w:rPr>
          <w:rFonts w:ascii="Times New Roman" w:hAnsi="Times New Roman"/>
        </w:rPr>
        <w:t xml:space="preserve">[Электронный документ]. – </w:t>
      </w:r>
      <w:r w:rsidRPr="008F4C85">
        <w:rPr>
          <w:rFonts w:ascii="Times New Roman" w:hAnsi="Times New Roman"/>
          <w:lang w:val="en-US"/>
        </w:rPr>
        <w:t>URL</w:t>
      </w:r>
      <w:r w:rsidRPr="008F4C85">
        <w:rPr>
          <w:rFonts w:ascii="Times New Roman" w:hAnsi="Times New Roman"/>
        </w:rPr>
        <w:t>:</w:t>
      </w:r>
      <w:r w:rsidRPr="008F4C85">
        <w:t xml:space="preserve"> </w:t>
      </w:r>
      <w:hyperlink r:id="rId3" w:history="1">
        <w:r w:rsidRPr="008F4C85">
          <w:rPr>
            <w:rStyle w:val="aff0"/>
            <w:color w:val="auto"/>
          </w:rPr>
          <w:t>https://cbr.ru/fi</w:t>
        </w:r>
        <w:bookmarkStart w:id="15" w:name="_GoBack"/>
        <w:bookmarkEnd w:id="15"/>
        <w:r w:rsidRPr="008F4C85">
          <w:rPr>
            <w:rStyle w:val="aff0"/>
            <w:color w:val="auto"/>
          </w:rPr>
          <w:t>nmarket/development/development_affor/</w:t>
        </w:r>
      </w:hyperlink>
      <w:r w:rsidRPr="008F4C85">
        <w:t xml:space="preserve"> </w:t>
      </w:r>
      <w:r w:rsidRPr="008F4C85">
        <w:rPr>
          <w:rFonts w:ascii="Times New Roman" w:hAnsi="Times New Roman"/>
        </w:rPr>
        <w:t>(Дата обращения: 02.11.2019).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3601" w:rsidRDefault="00F25BEC">
    <w:pPr>
      <w:pStyle w:val="af4"/>
    </w:pPr>
    <w:r>
      <w:rPr>
        <w:noProof/>
        <w:sz w:val="16"/>
        <w:szCs w:val="16"/>
        <w:lang w:eastAsia="ru-RU"/>
      </w:rPr>
      <w:pict>
        <v:rect id="Прямоугольник 9" o:spid="_x0000_s2058" style="position:absolute;left:0;text-align:left;margin-left:-14.1pt;margin-top:-37.25pt;width:476pt;height:14.25pt;z-index:251665408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" fillcolor="#7c3776" stroked="f" strokeweight="1pt"/>
      </w:pict>
    </w:r>
    <w:r w:rsidR="003E2F99" w:rsidRPr="003E2F99">
      <w:rPr>
        <w:noProof/>
        <w:sz w:val="16"/>
        <w:szCs w:val="16"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left:0;text-align:left;margin-left:2.1pt;margin-top:-13.95pt;width:469pt;height:19.8pt;z-index:251662336;visibility:visible" o:regroupid="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<v:textbox style="mso-next-textbox:#_x0000_s2050">
            <w:txbxContent>
              <w:p w:rsidR="00343601" w:rsidRPr="008F4C85" w:rsidRDefault="00343601" w:rsidP="00764760">
                <w:pPr>
                  <w:ind w:firstLine="0"/>
                  <w:jc w:val="center"/>
                  <w:rPr>
                    <w:rFonts w:ascii="Arial Narrow" w:hAnsi="Arial Narrow"/>
                    <w:sz w:val="18"/>
                    <w:szCs w:val="18"/>
                  </w:rPr>
                </w:pPr>
                <w:r w:rsidRPr="008F4C85">
                  <w:rPr>
                    <w:rFonts w:ascii="Arial Narrow" w:hAnsi="Arial Narrow"/>
                    <w:sz w:val="18"/>
                    <w:szCs w:val="18"/>
                  </w:rPr>
                  <w:t xml:space="preserve">+7 (342) 209-59-00  </w:t>
                </w:r>
                <w:r w:rsidRPr="008F4C85">
                  <w:rPr>
                    <w:rFonts w:ascii="Arial Narrow" w:hAnsi="Arial Narrow"/>
                    <w:sz w:val="18"/>
                    <w:szCs w:val="18"/>
                    <w:lang w:val="en-US"/>
                  </w:rPr>
                  <w:t>I</w:t>
                </w:r>
                <w:r w:rsidRPr="008F4C85">
                  <w:rPr>
                    <w:rFonts w:ascii="Arial Narrow" w:hAnsi="Arial Narrow"/>
                    <w:sz w:val="18"/>
                    <w:szCs w:val="18"/>
                  </w:rPr>
                  <w:t xml:space="preserve">  SIS-CORPORATION.RU  </w:t>
                </w:r>
                <w:r w:rsidRPr="008F4C85">
                  <w:rPr>
                    <w:rFonts w:ascii="Arial Narrow" w:hAnsi="Arial Narrow"/>
                    <w:sz w:val="18"/>
                    <w:szCs w:val="18"/>
                    <w:lang w:val="en-US"/>
                  </w:rPr>
                  <w:t>I</w:t>
                </w:r>
                <w:r w:rsidRPr="008F4C85">
                  <w:rPr>
                    <w:rFonts w:ascii="Arial Narrow" w:hAnsi="Arial Narrow"/>
                    <w:sz w:val="18"/>
                    <w:szCs w:val="18"/>
                  </w:rPr>
                  <w:t xml:space="preserve">  ООО «ИССЛЕДОВАТЕЛЬСКАЯ КОМПАНИЯ «ЭС АЙ ЭС КОРПОРЕЙШН»</w:t>
                </w:r>
              </w:p>
            </w:txbxContent>
          </v:textbox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3601" w:rsidRDefault="00F25BEC">
    <w:pPr>
      <w:pStyle w:val="af4"/>
    </w:pPr>
    <w:r>
      <w:rPr>
        <w:noProof/>
        <w:lang w:eastAsia="ru-RU"/>
      </w:rPr>
      <w:pict>
        <v:rect id="_x0000_s2059" style="position:absolute;left:0;text-align:left;margin-left:6.3pt;margin-top:-37.25pt;width:476pt;height:14.25pt;z-index:251666432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" fillcolor="#7c3776" stroked="f" strokeweight="1pt"/>
      </w:pict>
    </w:r>
    <w:r w:rsidR="003E2F99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left:0;text-align:left;margin-left:-14.25pt;margin-top:-14.7pt;width:469pt;height:19.8pt;z-index:251664384;visibility:visible" o:regroupid="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<v:textbox style="mso-next-textbox:#_x0000_s2055">
            <w:txbxContent>
              <w:p w:rsidR="00343601" w:rsidRPr="002636D9" w:rsidRDefault="00343601" w:rsidP="00114357">
                <w:pPr>
                  <w:ind w:firstLine="0"/>
                  <w:jc w:val="center"/>
                  <w:rPr>
                    <w:rFonts w:ascii="Arial Narrow" w:hAnsi="Arial Narrow"/>
                    <w:sz w:val="16"/>
                    <w:szCs w:val="16"/>
                  </w:rPr>
                </w:pPr>
                <w:r w:rsidRPr="002636D9">
                  <w:rPr>
                    <w:rFonts w:ascii="Arial Narrow" w:hAnsi="Arial Narrow"/>
                    <w:sz w:val="16"/>
                    <w:szCs w:val="16"/>
                  </w:rPr>
                  <w:t xml:space="preserve">+7 (342) 209-59-00  </w:t>
                </w:r>
                <w:r w:rsidRPr="002636D9">
                  <w:rPr>
                    <w:rFonts w:ascii="Arial Narrow" w:hAnsi="Arial Narrow"/>
                    <w:sz w:val="16"/>
                    <w:szCs w:val="16"/>
                    <w:lang w:val="en-US"/>
                  </w:rPr>
                  <w:t>I</w:t>
                </w:r>
                <w:r w:rsidRPr="002636D9">
                  <w:rPr>
                    <w:rFonts w:ascii="Arial Narrow" w:hAnsi="Arial Narrow"/>
                    <w:sz w:val="16"/>
                    <w:szCs w:val="16"/>
                  </w:rPr>
                  <w:t xml:space="preserve">  SIS-CORPORATION.RU  </w:t>
                </w:r>
                <w:r w:rsidRPr="002636D9">
                  <w:rPr>
                    <w:rFonts w:ascii="Arial Narrow" w:hAnsi="Arial Narrow"/>
                    <w:sz w:val="16"/>
                    <w:szCs w:val="16"/>
                    <w:lang w:val="en-US"/>
                  </w:rPr>
                  <w:t>I</w:t>
                </w:r>
                <w:r w:rsidRPr="002636D9">
                  <w:rPr>
                    <w:rFonts w:ascii="Arial Narrow" w:hAnsi="Arial Narrow"/>
                    <w:sz w:val="16"/>
                    <w:szCs w:val="16"/>
                  </w:rPr>
                  <w:t xml:space="preserve">  ООО «ИССЛЕДОВАТЕЛЬСКАЯ КОМПАНИЯ «ЭС АЙ ЭС КОРПОРЕЙШН»</w:t>
                </w:r>
              </w:p>
            </w:txbxContent>
          </v:textbox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EB73BA"/>
    <w:multiLevelType w:val="hybridMultilevel"/>
    <w:tmpl w:val="225C65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070D23"/>
    <w:multiLevelType w:val="multilevel"/>
    <w:tmpl w:val="C5D076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">
    <w:nsid w:val="264E4711"/>
    <w:multiLevelType w:val="hybridMultilevel"/>
    <w:tmpl w:val="38C89DE4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3">
    <w:nsid w:val="38195AB3"/>
    <w:multiLevelType w:val="hybridMultilevel"/>
    <w:tmpl w:val="C2200046"/>
    <w:lvl w:ilvl="0" w:tplc="19E484D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4277113D"/>
    <w:multiLevelType w:val="multilevel"/>
    <w:tmpl w:val="C5D076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5">
    <w:nsid w:val="43247B2D"/>
    <w:multiLevelType w:val="hybridMultilevel"/>
    <w:tmpl w:val="5FD4DC1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460D2FE6"/>
    <w:multiLevelType w:val="hybridMultilevel"/>
    <w:tmpl w:val="7D06F36A"/>
    <w:lvl w:ilvl="0" w:tplc="F75075B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4C504B03"/>
    <w:multiLevelType w:val="hybridMultilevel"/>
    <w:tmpl w:val="CCF2E79A"/>
    <w:lvl w:ilvl="0" w:tplc="19E484D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55642583"/>
    <w:multiLevelType w:val="hybridMultilevel"/>
    <w:tmpl w:val="AA32AB0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5DC75A78"/>
    <w:multiLevelType w:val="hybridMultilevel"/>
    <w:tmpl w:val="45CC2EE0"/>
    <w:lvl w:ilvl="0" w:tplc="D11C9F4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E0F0E058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1E32C656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4BF8D72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8FC60440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6804FD60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4C6F70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47342D2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ECD6529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5E570294"/>
    <w:multiLevelType w:val="hybridMultilevel"/>
    <w:tmpl w:val="39C81A2A"/>
    <w:lvl w:ilvl="0" w:tplc="456E014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7B303BE"/>
    <w:multiLevelType w:val="hybridMultilevel"/>
    <w:tmpl w:val="69CE8E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6B30488"/>
    <w:multiLevelType w:val="multilevel"/>
    <w:tmpl w:val="C5D076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num w:numId="1">
    <w:abstractNumId w:val="1"/>
  </w:num>
  <w:num w:numId="2">
    <w:abstractNumId w:val="12"/>
  </w:num>
  <w:num w:numId="3">
    <w:abstractNumId w:val="4"/>
  </w:num>
  <w:num w:numId="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</w:num>
  <w:num w:numId="6">
    <w:abstractNumId w:val="3"/>
  </w:num>
  <w:num w:numId="7">
    <w:abstractNumId w:val="5"/>
  </w:num>
  <w:num w:numId="8">
    <w:abstractNumId w:val="7"/>
  </w:num>
  <w:num w:numId="9">
    <w:abstractNumId w:val="2"/>
  </w:num>
  <w:num w:numId="10">
    <w:abstractNumId w:val="11"/>
  </w:num>
  <w:num w:numId="11">
    <w:abstractNumId w:val="8"/>
  </w:num>
  <w:num w:numId="12">
    <w:abstractNumId w:val="0"/>
  </w:num>
  <w:num w:numId="13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Кузьмина Елена Анатольевна">
    <w15:presenceInfo w15:providerId="AD" w15:userId="S-1-5-21-2356655543-2162514679-1277178298-39645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attachedTemplate r:id="rId1"/>
  <w:defaultTabStop w:val="708"/>
  <w:characterSpacingControl w:val="doNotCompress"/>
  <w:hdrShapeDefaults>
    <o:shapedefaults v:ext="edit" spidmax="4098"/>
    <o:shapelayout v:ext="edit">
      <o:idmap v:ext="edit" data="2"/>
      <o:regrouptable v:ext="edit">
        <o:entry new="1" old="0"/>
        <o:entry new="2" old="0"/>
      </o:regrouptable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D763EE"/>
    <w:rsid w:val="00003105"/>
    <w:rsid w:val="00010128"/>
    <w:rsid w:val="00012F67"/>
    <w:rsid w:val="00014D1C"/>
    <w:rsid w:val="00017ECF"/>
    <w:rsid w:val="000202A3"/>
    <w:rsid w:val="00046FDE"/>
    <w:rsid w:val="00052AF2"/>
    <w:rsid w:val="00053B2C"/>
    <w:rsid w:val="000639D4"/>
    <w:rsid w:val="000746F1"/>
    <w:rsid w:val="00080A74"/>
    <w:rsid w:val="00081BDD"/>
    <w:rsid w:val="0009042D"/>
    <w:rsid w:val="00093CED"/>
    <w:rsid w:val="00093F7A"/>
    <w:rsid w:val="000968D1"/>
    <w:rsid w:val="00096CEB"/>
    <w:rsid w:val="000A481F"/>
    <w:rsid w:val="000A567B"/>
    <w:rsid w:val="000A58D7"/>
    <w:rsid w:val="000A72B1"/>
    <w:rsid w:val="000B0AB6"/>
    <w:rsid w:val="000B0C9B"/>
    <w:rsid w:val="000B24D5"/>
    <w:rsid w:val="000B777D"/>
    <w:rsid w:val="000D30E1"/>
    <w:rsid w:val="000D4712"/>
    <w:rsid w:val="000E0355"/>
    <w:rsid w:val="000E583D"/>
    <w:rsid w:val="000F3BF5"/>
    <w:rsid w:val="000F4C7A"/>
    <w:rsid w:val="000F6C70"/>
    <w:rsid w:val="00100280"/>
    <w:rsid w:val="00103B1F"/>
    <w:rsid w:val="00112979"/>
    <w:rsid w:val="00114357"/>
    <w:rsid w:val="001224DF"/>
    <w:rsid w:val="00124BFB"/>
    <w:rsid w:val="00136435"/>
    <w:rsid w:val="00146ECB"/>
    <w:rsid w:val="00152BE9"/>
    <w:rsid w:val="00157569"/>
    <w:rsid w:val="001619EC"/>
    <w:rsid w:val="00161A00"/>
    <w:rsid w:val="001757BB"/>
    <w:rsid w:val="00180B0F"/>
    <w:rsid w:val="001853BD"/>
    <w:rsid w:val="00186627"/>
    <w:rsid w:val="0019005C"/>
    <w:rsid w:val="00192A4E"/>
    <w:rsid w:val="001B37E0"/>
    <w:rsid w:val="001D0DDE"/>
    <w:rsid w:val="001D2158"/>
    <w:rsid w:val="001F260A"/>
    <w:rsid w:val="001F7EA2"/>
    <w:rsid w:val="002009DA"/>
    <w:rsid w:val="00203C32"/>
    <w:rsid w:val="00205B2D"/>
    <w:rsid w:val="002079F3"/>
    <w:rsid w:val="00210388"/>
    <w:rsid w:val="00215558"/>
    <w:rsid w:val="002222D8"/>
    <w:rsid w:val="00222C0F"/>
    <w:rsid w:val="00237D6E"/>
    <w:rsid w:val="00240F25"/>
    <w:rsid w:val="00257E5A"/>
    <w:rsid w:val="00257F0E"/>
    <w:rsid w:val="00261041"/>
    <w:rsid w:val="002636D9"/>
    <w:rsid w:val="002657BD"/>
    <w:rsid w:val="0027456D"/>
    <w:rsid w:val="00283B95"/>
    <w:rsid w:val="00286B19"/>
    <w:rsid w:val="00292E55"/>
    <w:rsid w:val="00295D69"/>
    <w:rsid w:val="00296356"/>
    <w:rsid w:val="002A2A12"/>
    <w:rsid w:val="002A31A5"/>
    <w:rsid w:val="002A7344"/>
    <w:rsid w:val="002B6AF0"/>
    <w:rsid w:val="002D15A2"/>
    <w:rsid w:val="002D37EF"/>
    <w:rsid w:val="002E2081"/>
    <w:rsid w:val="002E2B5D"/>
    <w:rsid w:val="002E37B7"/>
    <w:rsid w:val="002E7056"/>
    <w:rsid w:val="002F1513"/>
    <w:rsid w:val="002F350F"/>
    <w:rsid w:val="002F6F41"/>
    <w:rsid w:val="00307C31"/>
    <w:rsid w:val="00307E27"/>
    <w:rsid w:val="003131C5"/>
    <w:rsid w:val="00315A24"/>
    <w:rsid w:val="00317640"/>
    <w:rsid w:val="0032139B"/>
    <w:rsid w:val="0032372E"/>
    <w:rsid w:val="0032382E"/>
    <w:rsid w:val="003376C9"/>
    <w:rsid w:val="00337B05"/>
    <w:rsid w:val="00340BCE"/>
    <w:rsid w:val="00343601"/>
    <w:rsid w:val="00346982"/>
    <w:rsid w:val="0036218C"/>
    <w:rsid w:val="00365E0E"/>
    <w:rsid w:val="0036716E"/>
    <w:rsid w:val="0038274A"/>
    <w:rsid w:val="00393529"/>
    <w:rsid w:val="003965E5"/>
    <w:rsid w:val="00397C59"/>
    <w:rsid w:val="003A6709"/>
    <w:rsid w:val="003A7632"/>
    <w:rsid w:val="003C105C"/>
    <w:rsid w:val="003C288E"/>
    <w:rsid w:val="003C70A3"/>
    <w:rsid w:val="003D2542"/>
    <w:rsid w:val="003E2F99"/>
    <w:rsid w:val="003E402E"/>
    <w:rsid w:val="003E4590"/>
    <w:rsid w:val="00407871"/>
    <w:rsid w:val="004173DE"/>
    <w:rsid w:val="00425CC6"/>
    <w:rsid w:val="0042711F"/>
    <w:rsid w:val="00450628"/>
    <w:rsid w:val="00453996"/>
    <w:rsid w:val="00454F02"/>
    <w:rsid w:val="004578E5"/>
    <w:rsid w:val="00461867"/>
    <w:rsid w:val="00463012"/>
    <w:rsid w:val="00470DC6"/>
    <w:rsid w:val="004732E6"/>
    <w:rsid w:val="00475A15"/>
    <w:rsid w:val="004828D8"/>
    <w:rsid w:val="00490BA9"/>
    <w:rsid w:val="004B7308"/>
    <w:rsid w:val="004C35FF"/>
    <w:rsid w:val="004C5207"/>
    <w:rsid w:val="004D1A4E"/>
    <w:rsid w:val="004D54D6"/>
    <w:rsid w:val="004D5B74"/>
    <w:rsid w:val="004E19C5"/>
    <w:rsid w:val="004F5A2B"/>
    <w:rsid w:val="004F7A66"/>
    <w:rsid w:val="005068EA"/>
    <w:rsid w:val="00506E08"/>
    <w:rsid w:val="00512C8C"/>
    <w:rsid w:val="00515005"/>
    <w:rsid w:val="00517EB2"/>
    <w:rsid w:val="00520105"/>
    <w:rsid w:val="00520FAA"/>
    <w:rsid w:val="00521CA6"/>
    <w:rsid w:val="00521E9A"/>
    <w:rsid w:val="005272AD"/>
    <w:rsid w:val="00541560"/>
    <w:rsid w:val="00541B81"/>
    <w:rsid w:val="00542A09"/>
    <w:rsid w:val="00550588"/>
    <w:rsid w:val="00550592"/>
    <w:rsid w:val="00554F3E"/>
    <w:rsid w:val="0056306D"/>
    <w:rsid w:val="00565744"/>
    <w:rsid w:val="005701DD"/>
    <w:rsid w:val="00577FFC"/>
    <w:rsid w:val="00580881"/>
    <w:rsid w:val="00582FBE"/>
    <w:rsid w:val="00583353"/>
    <w:rsid w:val="005872D1"/>
    <w:rsid w:val="005A6D9B"/>
    <w:rsid w:val="005B022A"/>
    <w:rsid w:val="005B2906"/>
    <w:rsid w:val="005B6A64"/>
    <w:rsid w:val="005C7713"/>
    <w:rsid w:val="005D0435"/>
    <w:rsid w:val="005D14A1"/>
    <w:rsid w:val="005D3C0F"/>
    <w:rsid w:val="005E030A"/>
    <w:rsid w:val="005E40EA"/>
    <w:rsid w:val="005E66A4"/>
    <w:rsid w:val="005F27A9"/>
    <w:rsid w:val="005F5BE8"/>
    <w:rsid w:val="006141BD"/>
    <w:rsid w:val="00621F79"/>
    <w:rsid w:val="00624951"/>
    <w:rsid w:val="006373E3"/>
    <w:rsid w:val="00640D5D"/>
    <w:rsid w:val="00645FF9"/>
    <w:rsid w:val="00653100"/>
    <w:rsid w:val="00655727"/>
    <w:rsid w:val="006575B8"/>
    <w:rsid w:val="00661832"/>
    <w:rsid w:val="00662E2C"/>
    <w:rsid w:val="00671CF5"/>
    <w:rsid w:val="00687E9D"/>
    <w:rsid w:val="006A2916"/>
    <w:rsid w:val="006A4A5D"/>
    <w:rsid w:val="006A528E"/>
    <w:rsid w:val="006B77E6"/>
    <w:rsid w:val="006F1762"/>
    <w:rsid w:val="006F2CCC"/>
    <w:rsid w:val="007060A2"/>
    <w:rsid w:val="00707363"/>
    <w:rsid w:val="00715258"/>
    <w:rsid w:val="00715F6E"/>
    <w:rsid w:val="00740CED"/>
    <w:rsid w:val="00753A93"/>
    <w:rsid w:val="0075436A"/>
    <w:rsid w:val="00760E12"/>
    <w:rsid w:val="00764760"/>
    <w:rsid w:val="007823B5"/>
    <w:rsid w:val="0078493F"/>
    <w:rsid w:val="007A6E95"/>
    <w:rsid w:val="007B19E0"/>
    <w:rsid w:val="007C2202"/>
    <w:rsid w:val="007D5711"/>
    <w:rsid w:val="007D5803"/>
    <w:rsid w:val="007D65AD"/>
    <w:rsid w:val="007E24E8"/>
    <w:rsid w:val="007E42C3"/>
    <w:rsid w:val="007F5CDD"/>
    <w:rsid w:val="008047D1"/>
    <w:rsid w:val="0080783B"/>
    <w:rsid w:val="0082111F"/>
    <w:rsid w:val="00823137"/>
    <w:rsid w:val="00823FB8"/>
    <w:rsid w:val="008325C4"/>
    <w:rsid w:val="0084333B"/>
    <w:rsid w:val="00844F11"/>
    <w:rsid w:val="00845361"/>
    <w:rsid w:val="00852E2B"/>
    <w:rsid w:val="00860F39"/>
    <w:rsid w:val="00860FBF"/>
    <w:rsid w:val="00875D78"/>
    <w:rsid w:val="00875EFA"/>
    <w:rsid w:val="008778F6"/>
    <w:rsid w:val="00886248"/>
    <w:rsid w:val="0088635F"/>
    <w:rsid w:val="0088637D"/>
    <w:rsid w:val="008C5971"/>
    <w:rsid w:val="008C7ADD"/>
    <w:rsid w:val="008D02D4"/>
    <w:rsid w:val="008D27C7"/>
    <w:rsid w:val="008D3FB5"/>
    <w:rsid w:val="008E5953"/>
    <w:rsid w:val="008F4C85"/>
    <w:rsid w:val="00905B96"/>
    <w:rsid w:val="00907BB9"/>
    <w:rsid w:val="00942E3C"/>
    <w:rsid w:val="00943E65"/>
    <w:rsid w:val="00947854"/>
    <w:rsid w:val="00953B85"/>
    <w:rsid w:val="00962B4A"/>
    <w:rsid w:val="00964417"/>
    <w:rsid w:val="00971177"/>
    <w:rsid w:val="00971FF0"/>
    <w:rsid w:val="00974D2F"/>
    <w:rsid w:val="009871F5"/>
    <w:rsid w:val="00997C74"/>
    <w:rsid w:val="009A13B6"/>
    <w:rsid w:val="009A1565"/>
    <w:rsid w:val="009B4831"/>
    <w:rsid w:val="009C09AA"/>
    <w:rsid w:val="009C3AFE"/>
    <w:rsid w:val="009D6860"/>
    <w:rsid w:val="009E154A"/>
    <w:rsid w:val="009E390E"/>
    <w:rsid w:val="00A128F9"/>
    <w:rsid w:val="00A14C58"/>
    <w:rsid w:val="00A17992"/>
    <w:rsid w:val="00A32696"/>
    <w:rsid w:val="00A332C9"/>
    <w:rsid w:val="00A3580E"/>
    <w:rsid w:val="00A4510D"/>
    <w:rsid w:val="00A52CE3"/>
    <w:rsid w:val="00A56C9C"/>
    <w:rsid w:val="00A63496"/>
    <w:rsid w:val="00A7286B"/>
    <w:rsid w:val="00A87D84"/>
    <w:rsid w:val="00A92860"/>
    <w:rsid w:val="00A96188"/>
    <w:rsid w:val="00AC0008"/>
    <w:rsid w:val="00AD224E"/>
    <w:rsid w:val="00AD27AB"/>
    <w:rsid w:val="00AD2B72"/>
    <w:rsid w:val="00AE32DC"/>
    <w:rsid w:val="00AE72F0"/>
    <w:rsid w:val="00AF195B"/>
    <w:rsid w:val="00AF4CB9"/>
    <w:rsid w:val="00B037CE"/>
    <w:rsid w:val="00B05708"/>
    <w:rsid w:val="00B0582B"/>
    <w:rsid w:val="00B14996"/>
    <w:rsid w:val="00B26415"/>
    <w:rsid w:val="00B30CDA"/>
    <w:rsid w:val="00B362E5"/>
    <w:rsid w:val="00B36E59"/>
    <w:rsid w:val="00B51FB0"/>
    <w:rsid w:val="00B523B7"/>
    <w:rsid w:val="00B557A7"/>
    <w:rsid w:val="00B5766C"/>
    <w:rsid w:val="00B66239"/>
    <w:rsid w:val="00B66A80"/>
    <w:rsid w:val="00B70B0B"/>
    <w:rsid w:val="00B710DC"/>
    <w:rsid w:val="00B80F8E"/>
    <w:rsid w:val="00B81958"/>
    <w:rsid w:val="00B83C17"/>
    <w:rsid w:val="00B85238"/>
    <w:rsid w:val="00BA075F"/>
    <w:rsid w:val="00BA1979"/>
    <w:rsid w:val="00BA5656"/>
    <w:rsid w:val="00BB1E97"/>
    <w:rsid w:val="00BB3D8D"/>
    <w:rsid w:val="00BB458A"/>
    <w:rsid w:val="00BB5085"/>
    <w:rsid w:val="00BC6181"/>
    <w:rsid w:val="00BC738B"/>
    <w:rsid w:val="00BD0777"/>
    <w:rsid w:val="00BE3AD7"/>
    <w:rsid w:val="00BE494F"/>
    <w:rsid w:val="00C14C08"/>
    <w:rsid w:val="00C17DE9"/>
    <w:rsid w:val="00C20258"/>
    <w:rsid w:val="00C30C83"/>
    <w:rsid w:val="00C65C40"/>
    <w:rsid w:val="00C7035B"/>
    <w:rsid w:val="00C741CF"/>
    <w:rsid w:val="00C7665B"/>
    <w:rsid w:val="00C94633"/>
    <w:rsid w:val="00C97168"/>
    <w:rsid w:val="00CA244C"/>
    <w:rsid w:val="00CA6E9B"/>
    <w:rsid w:val="00CB4EBB"/>
    <w:rsid w:val="00CB5C0A"/>
    <w:rsid w:val="00CC15FD"/>
    <w:rsid w:val="00CF25BF"/>
    <w:rsid w:val="00CF2DD1"/>
    <w:rsid w:val="00CF779D"/>
    <w:rsid w:val="00D00255"/>
    <w:rsid w:val="00D123FA"/>
    <w:rsid w:val="00D2156A"/>
    <w:rsid w:val="00D228A2"/>
    <w:rsid w:val="00D23C0F"/>
    <w:rsid w:val="00D26073"/>
    <w:rsid w:val="00D33C4F"/>
    <w:rsid w:val="00D34418"/>
    <w:rsid w:val="00D50174"/>
    <w:rsid w:val="00D526D8"/>
    <w:rsid w:val="00D57AD0"/>
    <w:rsid w:val="00D739E8"/>
    <w:rsid w:val="00D763EE"/>
    <w:rsid w:val="00D80B95"/>
    <w:rsid w:val="00D8387B"/>
    <w:rsid w:val="00D843DF"/>
    <w:rsid w:val="00D85861"/>
    <w:rsid w:val="00D86B39"/>
    <w:rsid w:val="00D95775"/>
    <w:rsid w:val="00D96872"/>
    <w:rsid w:val="00D97A30"/>
    <w:rsid w:val="00DB6606"/>
    <w:rsid w:val="00DC7DCA"/>
    <w:rsid w:val="00DD1A82"/>
    <w:rsid w:val="00DE631A"/>
    <w:rsid w:val="00DE752B"/>
    <w:rsid w:val="00E009E1"/>
    <w:rsid w:val="00E250AA"/>
    <w:rsid w:val="00E25E73"/>
    <w:rsid w:val="00E35B73"/>
    <w:rsid w:val="00E35D30"/>
    <w:rsid w:val="00E41CC0"/>
    <w:rsid w:val="00E42389"/>
    <w:rsid w:val="00E44B4D"/>
    <w:rsid w:val="00E54CEE"/>
    <w:rsid w:val="00E54D79"/>
    <w:rsid w:val="00E57D19"/>
    <w:rsid w:val="00E601AF"/>
    <w:rsid w:val="00E62AAE"/>
    <w:rsid w:val="00E6429D"/>
    <w:rsid w:val="00E66C25"/>
    <w:rsid w:val="00E76FA6"/>
    <w:rsid w:val="00E9091A"/>
    <w:rsid w:val="00E92E63"/>
    <w:rsid w:val="00EA71DB"/>
    <w:rsid w:val="00EB4343"/>
    <w:rsid w:val="00EB570F"/>
    <w:rsid w:val="00EB636A"/>
    <w:rsid w:val="00ED1184"/>
    <w:rsid w:val="00ED559B"/>
    <w:rsid w:val="00EE7917"/>
    <w:rsid w:val="00EF4CAC"/>
    <w:rsid w:val="00F05F12"/>
    <w:rsid w:val="00F12B5A"/>
    <w:rsid w:val="00F169CA"/>
    <w:rsid w:val="00F24826"/>
    <w:rsid w:val="00F25BEC"/>
    <w:rsid w:val="00F27E06"/>
    <w:rsid w:val="00F30035"/>
    <w:rsid w:val="00F31A71"/>
    <w:rsid w:val="00F34992"/>
    <w:rsid w:val="00F612DD"/>
    <w:rsid w:val="00F777AC"/>
    <w:rsid w:val="00F82B1C"/>
    <w:rsid w:val="00F85ADC"/>
    <w:rsid w:val="00FA0E51"/>
    <w:rsid w:val="00FA62AA"/>
    <w:rsid w:val="00FB112A"/>
    <w:rsid w:val="00FB434B"/>
    <w:rsid w:val="00FB6396"/>
    <w:rsid w:val="00FC40F1"/>
    <w:rsid w:val="00FD00CB"/>
    <w:rsid w:val="00FD08CE"/>
    <w:rsid w:val="00FD621F"/>
    <w:rsid w:val="00FD64DA"/>
    <w:rsid w:val="00FF1B08"/>
    <w:rsid w:val="00FF4C11"/>
    <w:rsid w:val="00FF5D6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3B2C"/>
    <w:pPr>
      <w:spacing w:after="80"/>
      <w:ind w:firstLine="425"/>
    </w:pPr>
    <w:rPr>
      <w:sz w:val="24"/>
    </w:rPr>
  </w:style>
  <w:style w:type="paragraph" w:styleId="1">
    <w:name w:val="heading 1"/>
    <w:basedOn w:val="a"/>
    <w:next w:val="a"/>
    <w:link w:val="10"/>
    <w:uiPriority w:val="9"/>
    <w:qFormat/>
    <w:rsid w:val="003A7632"/>
    <w:pPr>
      <w:keepNext/>
      <w:keepLines/>
      <w:spacing w:before="240" w:after="240"/>
      <w:ind w:firstLine="0"/>
      <w:outlineLvl w:val="0"/>
    </w:pPr>
    <w:rPr>
      <w:rFonts w:asciiTheme="majorHAnsi" w:eastAsiaTheme="majorEastAsia" w:hAnsiTheme="majorHAnsi" w:cstheme="majorBidi"/>
      <w:b/>
      <w:caps/>
      <w:color w:val="7C3776" w:themeColor="text2"/>
      <w:sz w:val="32"/>
      <w:szCs w:val="32"/>
    </w:rPr>
  </w:style>
  <w:style w:type="paragraph" w:styleId="2">
    <w:name w:val="heading 2"/>
    <w:basedOn w:val="a"/>
    <w:next w:val="a"/>
    <w:link w:val="20"/>
    <w:uiPriority w:val="99"/>
    <w:unhideWhenUsed/>
    <w:qFormat/>
    <w:rsid w:val="003A7632"/>
    <w:pPr>
      <w:keepNext/>
      <w:keepLines/>
      <w:spacing w:before="160"/>
      <w:ind w:firstLine="0"/>
      <w:outlineLvl w:val="1"/>
    </w:pPr>
    <w:rPr>
      <w:rFonts w:ascii="Times New Roman" w:eastAsiaTheme="majorEastAsia" w:hAnsi="Times New Roman" w:cstheme="majorBidi"/>
      <w:b/>
      <w:caps/>
      <w:color w:val="000000" w:themeColor="text1"/>
      <w:szCs w:val="28"/>
    </w:rPr>
  </w:style>
  <w:style w:type="paragraph" w:styleId="3">
    <w:name w:val="heading 3"/>
    <w:basedOn w:val="a"/>
    <w:next w:val="a"/>
    <w:link w:val="30"/>
    <w:uiPriority w:val="99"/>
    <w:unhideWhenUsed/>
    <w:qFormat/>
    <w:rsid w:val="00E66C2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3E1B3A" w:themeColor="accent1" w:themeShade="80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66C2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5C2958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66C25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5C2958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66C25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3E1B3A" w:themeColor="accent1" w:themeShade="8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66C25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3E1B3A" w:themeColor="accent1" w:themeShade="8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66C25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66C25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IS">
    <w:name w:val="SIS"/>
    <w:basedOn w:val="a"/>
    <w:link w:val="SIS0"/>
    <w:rsid w:val="00D50174"/>
    <w:rPr>
      <w:rFonts w:ascii="Arial Black" w:hAnsi="Arial Black"/>
      <w:color w:val="7C3776" w:themeColor="text2"/>
      <w:sz w:val="32"/>
    </w:rPr>
  </w:style>
  <w:style w:type="character" w:customStyle="1" w:styleId="10">
    <w:name w:val="Заголовок 1 Знак"/>
    <w:basedOn w:val="a0"/>
    <w:link w:val="1"/>
    <w:uiPriority w:val="9"/>
    <w:rsid w:val="003A7632"/>
    <w:rPr>
      <w:rFonts w:asciiTheme="majorHAnsi" w:eastAsiaTheme="majorEastAsia" w:hAnsiTheme="majorHAnsi" w:cstheme="majorBidi"/>
      <w:b/>
      <w:caps/>
      <w:color w:val="7C3776" w:themeColor="text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3A7632"/>
    <w:rPr>
      <w:rFonts w:ascii="Times New Roman" w:eastAsiaTheme="majorEastAsia" w:hAnsi="Times New Roman" w:cstheme="majorBidi"/>
      <w:b/>
      <w:caps/>
      <w:color w:val="000000" w:themeColor="text1"/>
      <w:sz w:val="24"/>
      <w:szCs w:val="28"/>
    </w:rPr>
  </w:style>
  <w:style w:type="paragraph" w:styleId="a3">
    <w:name w:val="No Spacing"/>
    <w:next w:val="a"/>
    <w:link w:val="a4"/>
    <w:uiPriority w:val="1"/>
    <w:qFormat/>
    <w:rsid w:val="00BC738B"/>
    <w:pPr>
      <w:spacing w:after="0" w:line="240" w:lineRule="auto"/>
    </w:pPr>
    <w:rPr>
      <w:sz w:val="24"/>
    </w:rPr>
  </w:style>
  <w:style w:type="character" w:customStyle="1" w:styleId="SIS0">
    <w:name w:val="SIS Знак"/>
    <w:basedOn w:val="a0"/>
    <w:link w:val="SIS"/>
    <w:rsid w:val="00D50174"/>
    <w:rPr>
      <w:rFonts w:ascii="Arial Black" w:hAnsi="Arial Black"/>
      <w:b/>
      <w:color w:val="7C3776" w:themeColor="text2"/>
      <w:sz w:val="32"/>
    </w:rPr>
  </w:style>
  <w:style w:type="character" w:customStyle="1" w:styleId="a4">
    <w:name w:val="Без интервала Знак"/>
    <w:basedOn w:val="a0"/>
    <w:link w:val="a3"/>
    <w:uiPriority w:val="1"/>
    <w:rsid w:val="00BC738B"/>
    <w:rPr>
      <w:sz w:val="24"/>
    </w:rPr>
  </w:style>
  <w:style w:type="character" w:customStyle="1" w:styleId="30">
    <w:name w:val="Заголовок 3 Знак"/>
    <w:basedOn w:val="a0"/>
    <w:link w:val="3"/>
    <w:uiPriority w:val="99"/>
    <w:rsid w:val="00E66C25"/>
    <w:rPr>
      <w:rFonts w:asciiTheme="majorHAnsi" w:eastAsiaTheme="majorEastAsia" w:hAnsiTheme="majorHAnsi" w:cstheme="majorBidi"/>
      <w:color w:val="3E1B3A" w:themeColor="accent1" w:themeShade="80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E66C25"/>
    <w:rPr>
      <w:rFonts w:asciiTheme="majorHAnsi" w:eastAsiaTheme="majorEastAsia" w:hAnsiTheme="majorHAnsi" w:cstheme="majorBidi"/>
      <w:i/>
      <w:iCs/>
      <w:color w:val="5C2958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E66C25"/>
    <w:rPr>
      <w:rFonts w:asciiTheme="majorHAnsi" w:eastAsiaTheme="majorEastAsia" w:hAnsiTheme="majorHAnsi" w:cstheme="majorBidi"/>
      <w:color w:val="5C2958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E66C25"/>
    <w:rPr>
      <w:rFonts w:asciiTheme="majorHAnsi" w:eastAsiaTheme="majorEastAsia" w:hAnsiTheme="majorHAnsi" w:cstheme="majorBidi"/>
      <w:color w:val="3E1B3A" w:themeColor="accent1" w:themeShade="80"/>
    </w:rPr>
  </w:style>
  <w:style w:type="character" w:customStyle="1" w:styleId="70">
    <w:name w:val="Заголовок 7 Знак"/>
    <w:basedOn w:val="a0"/>
    <w:link w:val="7"/>
    <w:uiPriority w:val="9"/>
    <w:semiHidden/>
    <w:rsid w:val="00E66C25"/>
    <w:rPr>
      <w:rFonts w:asciiTheme="majorHAnsi" w:eastAsiaTheme="majorEastAsia" w:hAnsiTheme="majorHAnsi" w:cstheme="majorBidi"/>
      <w:i/>
      <w:iCs/>
      <w:color w:val="3E1B3A" w:themeColor="accent1" w:themeShade="80"/>
    </w:rPr>
  </w:style>
  <w:style w:type="character" w:customStyle="1" w:styleId="80">
    <w:name w:val="Заголовок 8 Знак"/>
    <w:basedOn w:val="a0"/>
    <w:link w:val="8"/>
    <w:uiPriority w:val="9"/>
    <w:semiHidden/>
    <w:rsid w:val="00E66C25"/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character" w:customStyle="1" w:styleId="90">
    <w:name w:val="Заголовок 9 Знак"/>
    <w:basedOn w:val="a0"/>
    <w:link w:val="9"/>
    <w:uiPriority w:val="9"/>
    <w:semiHidden/>
    <w:rsid w:val="00E66C25"/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paragraph" w:styleId="a5">
    <w:name w:val="caption"/>
    <w:basedOn w:val="a"/>
    <w:next w:val="a"/>
    <w:uiPriority w:val="35"/>
    <w:semiHidden/>
    <w:unhideWhenUsed/>
    <w:qFormat/>
    <w:rsid w:val="00E66C25"/>
    <w:pPr>
      <w:spacing w:after="200" w:line="240" w:lineRule="auto"/>
    </w:pPr>
    <w:rPr>
      <w:i/>
      <w:iCs/>
      <w:color w:val="7C3776" w:themeColor="text2"/>
      <w:sz w:val="18"/>
      <w:szCs w:val="18"/>
    </w:rPr>
  </w:style>
  <w:style w:type="paragraph" w:styleId="a6">
    <w:name w:val="Title"/>
    <w:basedOn w:val="a"/>
    <w:next w:val="a"/>
    <w:link w:val="a7"/>
    <w:uiPriority w:val="10"/>
    <w:qFormat/>
    <w:rsid w:val="00E66C25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a7">
    <w:name w:val="Название Знак"/>
    <w:basedOn w:val="a0"/>
    <w:link w:val="a6"/>
    <w:uiPriority w:val="10"/>
    <w:rsid w:val="00E66C25"/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a8">
    <w:name w:val="Subtitle"/>
    <w:basedOn w:val="a"/>
    <w:next w:val="a"/>
    <w:link w:val="a9"/>
    <w:uiPriority w:val="11"/>
    <w:qFormat/>
    <w:rsid w:val="007C2202"/>
    <w:pPr>
      <w:numPr>
        <w:ilvl w:val="1"/>
      </w:numPr>
      <w:spacing w:before="160"/>
      <w:ind w:firstLine="567"/>
    </w:pPr>
    <w:rPr>
      <w:b/>
      <w:color w:val="000000" w:themeColor="text1"/>
      <w:spacing w:val="15"/>
    </w:rPr>
  </w:style>
  <w:style w:type="character" w:customStyle="1" w:styleId="a9">
    <w:name w:val="Подзаголовок Знак"/>
    <w:basedOn w:val="a0"/>
    <w:link w:val="a8"/>
    <w:uiPriority w:val="11"/>
    <w:rsid w:val="007C2202"/>
    <w:rPr>
      <w:b/>
      <w:color w:val="000000" w:themeColor="text1"/>
      <w:spacing w:val="15"/>
      <w:sz w:val="28"/>
    </w:rPr>
  </w:style>
  <w:style w:type="character" w:styleId="aa">
    <w:name w:val="Strong"/>
    <w:basedOn w:val="a0"/>
    <w:uiPriority w:val="22"/>
    <w:qFormat/>
    <w:rsid w:val="00E66C25"/>
    <w:rPr>
      <w:b/>
      <w:bCs/>
      <w:color w:val="auto"/>
    </w:rPr>
  </w:style>
  <w:style w:type="character" w:styleId="ab">
    <w:name w:val="Emphasis"/>
    <w:basedOn w:val="a0"/>
    <w:uiPriority w:val="20"/>
    <w:qFormat/>
    <w:rsid w:val="00E66C25"/>
    <w:rPr>
      <w:i/>
      <w:iCs/>
      <w:color w:val="auto"/>
    </w:rPr>
  </w:style>
  <w:style w:type="paragraph" w:styleId="21">
    <w:name w:val="Quote"/>
    <w:basedOn w:val="a"/>
    <w:next w:val="a"/>
    <w:link w:val="22"/>
    <w:uiPriority w:val="29"/>
    <w:qFormat/>
    <w:rsid w:val="00E66C25"/>
    <w:pPr>
      <w:spacing w:before="200"/>
      <w:ind w:left="864" w:right="864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E66C25"/>
    <w:rPr>
      <w:i/>
      <w:iCs/>
      <w:color w:val="404040" w:themeColor="text1" w:themeTint="BF"/>
    </w:rPr>
  </w:style>
  <w:style w:type="paragraph" w:styleId="ac">
    <w:name w:val="Intense Quote"/>
    <w:basedOn w:val="a"/>
    <w:next w:val="a"/>
    <w:link w:val="ad"/>
    <w:uiPriority w:val="30"/>
    <w:qFormat/>
    <w:rsid w:val="00E66C25"/>
    <w:pPr>
      <w:pBdr>
        <w:top w:val="single" w:sz="4" w:space="10" w:color="7C3776" w:themeColor="accent1"/>
        <w:bottom w:val="single" w:sz="4" w:space="10" w:color="7C3776" w:themeColor="accent1"/>
      </w:pBdr>
      <w:spacing w:before="360" w:after="360"/>
      <w:ind w:left="864" w:right="864"/>
      <w:jc w:val="center"/>
    </w:pPr>
    <w:rPr>
      <w:i/>
      <w:iCs/>
      <w:color w:val="7C3776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E66C25"/>
    <w:rPr>
      <w:i/>
      <w:iCs/>
      <w:color w:val="7C3776" w:themeColor="accent1"/>
    </w:rPr>
  </w:style>
  <w:style w:type="character" w:styleId="ae">
    <w:name w:val="Subtle Emphasis"/>
    <w:basedOn w:val="a0"/>
    <w:uiPriority w:val="19"/>
    <w:qFormat/>
    <w:rsid w:val="00E66C25"/>
    <w:rPr>
      <w:i/>
      <w:iCs/>
      <w:color w:val="404040" w:themeColor="text1" w:themeTint="BF"/>
    </w:rPr>
  </w:style>
  <w:style w:type="character" w:styleId="af">
    <w:name w:val="Intense Emphasis"/>
    <w:basedOn w:val="a0"/>
    <w:uiPriority w:val="21"/>
    <w:qFormat/>
    <w:rsid w:val="00E66C25"/>
    <w:rPr>
      <w:i/>
      <w:iCs/>
      <w:color w:val="7C3776" w:themeColor="text2"/>
    </w:rPr>
  </w:style>
  <w:style w:type="character" w:styleId="af0">
    <w:name w:val="Subtle Reference"/>
    <w:basedOn w:val="a0"/>
    <w:uiPriority w:val="31"/>
    <w:qFormat/>
    <w:rsid w:val="00E66C25"/>
    <w:rPr>
      <w:smallCaps/>
      <w:color w:val="404040" w:themeColor="text1" w:themeTint="BF"/>
    </w:rPr>
  </w:style>
  <w:style w:type="character" w:styleId="af1">
    <w:name w:val="Intense Reference"/>
    <w:basedOn w:val="a0"/>
    <w:uiPriority w:val="32"/>
    <w:qFormat/>
    <w:rsid w:val="00E66C25"/>
    <w:rPr>
      <w:b/>
      <w:bCs/>
      <w:smallCaps/>
      <w:color w:val="7C3776" w:themeColor="accent1"/>
      <w:spacing w:val="5"/>
    </w:rPr>
  </w:style>
  <w:style w:type="character" w:styleId="af2">
    <w:name w:val="Book Title"/>
    <w:basedOn w:val="a0"/>
    <w:uiPriority w:val="33"/>
    <w:qFormat/>
    <w:rsid w:val="00E66C25"/>
    <w:rPr>
      <w:b/>
      <w:bCs/>
      <w:i/>
      <w:iCs/>
      <w:spacing w:val="5"/>
    </w:rPr>
  </w:style>
  <w:style w:type="paragraph" w:styleId="af3">
    <w:name w:val="TOC Heading"/>
    <w:basedOn w:val="1"/>
    <w:next w:val="a"/>
    <w:uiPriority w:val="39"/>
    <w:unhideWhenUsed/>
    <w:qFormat/>
    <w:rsid w:val="00E66C25"/>
    <w:pPr>
      <w:outlineLvl w:val="9"/>
    </w:pPr>
  </w:style>
  <w:style w:type="paragraph" w:styleId="af4">
    <w:name w:val="header"/>
    <w:basedOn w:val="a"/>
    <w:link w:val="af5"/>
    <w:uiPriority w:val="99"/>
    <w:unhideWhenUsed/>
    <w:rsid w:val="004E19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4E19C5"/>
    <w:rPr>
      <w:sz w:val="28"/>
    </w:rPr>
  </w:style>
  <w:style w:type="paragraph" w:styleId="af6">
    <w:name w:val="footer"/>
    <w:basedOn w:val="a"/>
    <w:link w:val="af7"/>
    <w:uiPriority w:val="99"/>
    <w:unhideWhenUsed/>
    <w:rsid w:val="004E19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Нижний колонтитул Знак"/>
    <w:basedOn w:val="a0"/>
    <w:link w:val="af6"/>
    <w:uiPriority w:val="99"/>
    <w:rsid w:val="004E19C5"/>
    <w:rPr>
      <w:sz w:val="28"/>
    </w:rPr>
  </w:style>
  <w:style w:type="table" w:styleId="af8">
    <w:name w:val="Table Grid"/>
    <w:basedOn w:val="a1"/>
    <w:uiPriority w:val="39"/>
    <w:rsid w:val="00E25E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Таблица простая 21"/>
    <w:aliases w:val="SIS 2,Plain Table 2"/>
    <w:basedOn w:val="a1"/>
    <w:uiPriority w:val="42"/>
    <w:rsid w:val="00E57D1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2" w:space="0" w:color="auto"/>
        <w:bottom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7C3776" w:themeColor="text2"/>
      </w:rPr>
      <w:tblPr/>
      <w:tcPr>
        <w:shd w:val="clear" w:color="auto" w:fill="F2F2F2" w:themeFill="background1" w:themeFillShade="F2"/>
      </w:tcPr>
    </w:tblStylePr>
    <w:tblStylePr w:type="lastRow">
      <w:rPr>
        <w:rFonts w:asciiTheme="minorHAnsi" w:hAnsiTheme="minorHAnsi"/>
        <w:b/>
        <w:bCs/>
        <w:color w:val="7C3776" w:themeColor="text2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rFonts w:asciiTheme="minorHAnsi" w:hAnsiTheme="minorHAnsi"/>
        <w:b w:val="0"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11">
    <w:name w:val="Сетка таблицы светлая1"/>
    <w:basedOn w:val="a1"/>
    <w:uiPriority w:val="40"/>
    <w:rsid w:val="00640D5D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9">
    <w:name w:val="List Paragraph"/>
    <w:basedOn w:val="a"/>
    <w:link w:val="afa"/>
    <w:uiPriority w:val="34"/>
    <w:qFormat/>
    <w:rsid w:val="005C7713"/>
    <w:pPr>
      <w:ind w:left="720"/>
      <w:contextualSpacing/>
    </w:pPr>
  </w:style>
  <w:style w:type="paragraph" w:styleId="afb">
    <w:name w:val="Balloon Text"/>
    <w:basedOn w:val="a"/>
    <w:link w:val="afc"/>
    <w:uiPriority w:val="99"/>
    <w:semiHidden/>
    <w:unhideWhenUsed/>
    <w:rsid w:val="007543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c">
    <w:name w:val="Текст выноски Знак"/>
    <w:basedOn w:val="a0"/>
    <w:link w:val="afb"/>
    <w:uiPriority w:val="99"/>
    <w:semiHidden/>
    <w:rsid w:val="0075436A"/>
    <w:rPr>
      <w:rFonts w:ascii="Tahoma" w:hAnsi="Tahoma" w:cs="Tahoma"/>
      <w:sz w:val="16"/>
      <w:szCs w:val="16"/>
    </w:rPr>
  </w:style>
  <w:style w:type="character" w:customStyle="1" w:styleId="afa">
    <w:name w:val="Абзац списка Знак"/>
    <w:link w:val="af9"/>
    <w:uiPriority w:val="34"/>
    <w:locked/>
    <w:rsid w:val="0032139B"/>
    <w:rPr>
      <w:sz w:val="24"/>
    </w:rPr>
  </w:style>
  <w:style w:type="paragraph" w:styleId="afd">
    <w:name w:val="footnote text"/>
    <w:basedOn w:val="a"/>
    <w:link w:val="afe"/>
    <w:uiPriority w:val="99"/>
    <w:semiHidden/>
    <w:unhideWhenUsed/>
    <w:rsid w:val="00C20258"/>
    <w:pPr>
      <w:spacing w:after="0" w:line="240" w:lineRule="auto"/>
    </w:pPr>
    <w:rPr>
      <w:sz w:val="20"/>
      <w:szCs w:val="20"/>
    </w:rPr>
  </w:style>
  <w:style w:type="character" w:customStyle="1" w:styleId="afe">
    <w:name w:val="Текст сноски Знак"/>
    <w:basedOn w:val="a0"/>
    <w:link w:val="afd"/>
    <w:uiPriority w:val="99"/>
    <w:semiHidden/>
    <w:rsid w:val="00C20258"/>
    <w:rPr>
      <w:sz w:val="20"/>
      <w:szCs w:val="20"/>
    </w:rPr>
  </w:style>
  <w:style w:type="character" w:styleId="aff">
    <w:name w:val="footnote reference"/>
    <w:basedOn w:val="a0"/>
    <w:uiPriority w:val="99"/>
    <w:semiHidden/>
    <w:unhideWhenUsed/>
    <w:rsid w:val="00C20258"/>
    <w:rPr>
      <w:vertAlign w:val="superscript"/>
    </w:rPr>
  </w:style>
  <w:style w:type="paragraph" w:customStyle="1" w:styleId="Default">
    <w:name w:val="Default"/>
    <w:rsid w:val="00577FFC"/>
    <w:pPr>
      <w:autoSpaceDE w:val="0"/>
      <w:autoSpaceDN w:val="0"/>
      <w:adjustRightInd w:val="0"/>
      <w:spacing w:after="0" w:line="240" w:lineRule="auto"/>
    </w:pPr>
    <w:rPr>
      <w:rFonts w:ascii="Times New Roman" w:eastAsiaTheme="minorHAnsi" w:hAnsi="Times New Roman" w:cs="Times New Roman"/>
      <w:color w:val="000000"/>
      <w:sz w:val="24"/>
      <w:szCs w:val="24"/>
    </w:rPr>
  </w:style>
  <w:style w:type="character" w:styleId="aff0">
    <w:name w:val="Hyperlink"/>
    <w:basedOn w:val="a0"/>
    <w:uiPriority w:val="99"/>
    <w:unhideWhenUsed/>
    <w:rsid w:val="00FA62AA"/>
    <w:rPr>
      <w:color w:val="0563C1" w:themeColor="hyperlink"/>
      <w:u w:val="single"/>
    </w:rPr>
  </w:style>
  <w:style w:type="paragraph" w:styleId="23">
    <w:name w:val="toc 2"/>
    <w:basedOn w:val="a"/>
    <w:next w:val="a"/>
    <w:autoRedefine/>
    <w:uiPriority w:val="39"/>
    <w:unhideWhenUsed/>
    <w:rsid w:val="00947854"/>
    <w:pPr>
      <w:spacing w:after="100"/>
      <w:ind w:left="240"/>
    </w:pPr>
  </w:style>
  <w:style w:type="paragraph" w:styleId="12">
    <w:name w:val="toc 1"/>
    <w:basedOn w:val="a"/>
    <w:next w:val="a"/>
    <w:autoRedefine/>
    <w:uiPriority w:val="39"/>
    <w:unhideWhenUsed/>
    <w:rsid w:val="00F24826"/>
    <w:pPr>
      <w:tabs>
        <w:tab w:val="right" w:leader="dot" w:pos="9344"/>
      </w:tabs>
      <w:spacing w:after="100"/>
    </w:pPr>
  </w:style>
  <w:style w:type="numbering" w:customStyle="1" w:styleId="13">
    <w:name w:val="Нет списка1"/>
    <w:next w:val="a2"/>
    <w:uiPriority w:val="99"/>
    <w:semiHidden/>
    <w:unhideWhenUsed/>
    <w:rsid w:val="00860FBF"/>
  </w:style>
  <w:style w:type="character" w:styleId="aff1">
    <w:name w:val="annotation reference"/>
    <w:basedOn w:val="a0"/>
    <w:uiPriority w:val="99"/>
    <w:semiHidden/>
    <w:unhideWhenUsed/>
    <w:rsid w:val="008D27C7"/>
    <w:rPr>
      <w:sz w:val="16"/>
      <w:szCs w:val="16"/>
    </w:rPr>
  </w:style>
  <w:style w:type="paragraph" w:styleId="aff2">
    <w:name w:val="annotation text"/>
    <w:basedOn w:val="a"/>
    <w:link w:val="aff3"/>
    <w:uiPriority w:val="99"/>
    <w:semiHidden/>
    <w:unhideWhenUsed/>
    <w:rsid w:val="008D27C7"/>
    <w:pPr>
      <w:spacing w:line="240" w:lineRule="auto"/>
    </w:pPr>
    <w:rPr>
      <w:sz w:val="20"/>
      <w:szCs w:val="20"/>
    </w:rPr>
  </w:style>
  <w:style w:type="character" w:customStyle="1" w:styleId="aff3">
    <w:name w:val="Текст примечания Знак"/>
    <w:basedOn w:val="a0"/>
    <w:link w:val="aff2"/>
    <w:uiPriority w:val="99"/>
    <w:semiHidden/>
    <w:rsid w:val="008D27C7"/>
    <w:rPr>
      <w:sz w:val="20"/>
      <w:szCs w:val="20"/>
    </w:rPr>
  </w:style>
  <w:style w:type="paragraph" w:styleId="aff4">
    <w:name w:val="annotation subject"/>
    <w:basedOn w:val="aff2"/>
    <w:next w:val="aff2"/>
    <w:link w:val="aff5"/>
    <w:uiPriority w:val="99"/>
    <w:semiHidden/>
    <w:unhideWhenUsed/>
    <w:rsid w:val="008D27C7"/>
    <w:rPr>
      <w:b/>
      <w:bCs/>
    </w:rPr>
  </w:style>
  <w:style w:type="character" w:customStyle="1" w:styleId="aff5">
    <w:name w:val="Тема примечания Знак"/>
    <w:basedOn w:val="aff3"/>
    <w:link w:val="aff4"/>
    <w:uiPriority w:val="99"/>
    <w:semiHidden/>
    <w:rsid w:val="008D27C7"/>
    <w:rPr>
      <w:b/>
      <w:bCs/>
      <w:sz w:val="20"/>
      <w:szCs w:val="20"/>
    </w:rPr>
  </w:style>
  <w:style w:type="paragraph" w:styleId="aff6">
    <w:name w:val="Revision"/>
    <w:hidden/>
    <w:uiPriority w:val="99"/>
    <w:semiHidden/>
    <w:rsid w:val="00764760"/>
    <w:pPr>
      <w:spacing w:after="0" w:line="240" w:lineRule="auto"/>
    </w:pPr>
    <w:rPr>
      <w:sz w:val="24"/>
    </w:rPr>
  </w:style>
  <w:style w:type="paragraph" w:customStyle="1" w:styleId="aff7">
    <w:name w:val="Стиль МАКС"/>
    <w:basedOn w:val="a"/>
    <w:qFormat/>
    <w:rsid w:val="00F24826"/>
    <w:pPr>
      <w:spacing w:after="0" w:line="240" w:lineRule="auto"/>
      <w:ind w:firstLine="0"/>
      <w:jc w:val="center"/>
    </w:pPr>
    <w:rPr>
      <w:rFonts w:asciiTheme="majorHAnsi" w:hAnsiTheme="majorHAnsi" w:cstheme="majorHAnsi"/>
      <w:b/>
      <w:sz w:val="28"/>
      <w:szCs w:val="28"/>
    </w:rPr>
  </w:style>
  <w:style w:type="paragraph" w:styleId="aff8">
    <w:name w:val="Normal (Web)"/>
    <w:aliases w:val="Знак1,Обычный (Web),Знак Знак10,Обычный (Web)1"/>
    <w:basedOn w:val="a"/>
    <w:link w:val="aff9"/>
    <w:uiPriority w:val="99"/>
    <w:unhideWhenUsed/>
    <w:qFormat/>
    <w:rsid w:val="00715258"/>
    <w:rPr>
      <w:rFonts w:ascii="Times New Roman" w:hAnsi="Times New Roman" w:cs="Times New Roman"/>
      <w:szCs w:val="24"/>
    </w:rPr>
  </w:style>
  <w:style w:type="character" w:customStyle="1" w:styleId="aff9">
    <w:name w:val="Обычный (веб) Знак"/>
    <w:aliases w:val="Знак1 Знак,Обычный (Web) Знак,Знак Знак10 Знак,Обычный (Web)1 Знак"/>
    <w:link w:val="aff8"/>
    <w:uiPriority w:val="99"/>
    <w:locked/>
    <w:rsid w:val="00715258"/>
    <w:rPr>
      <w:rFonts w:ascii="Times New Roman" w:hAnsi="Times New Roman" w:cs="Times New Roman"/>
      <w:sz w:val="24"/>
      <w:szCs w:val="24"/>
    </w:rPr>
  </w:style>
  <w:style w:type="character" w:styleId="affa">
    <w:name w:val="FollowedHyperlink"/>
    <w:basedOn w:val="a0"/>
    <w:uiPriority w:val="99"/>
    <w:semiHidden/>
    <w:unhideWhenUsed/>
    <w:rsid w:val="00FC40F1"/>
    <w:rPr>
      <w:color w:val="954F72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779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10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5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chart" Target="charts/chart4.xml"/><Relationship Id="rId18" Type="http://schemas.openxmlformats.org/officeDocument/2006/relationships/chart" Target="charts/chart9.xml"/><Relationship Id="rId26" Type="http://schemas.openxmlformats.org/officeDocument/2006/relationships/chart" Target="charts/chart17.xml"/><Relationship Id="rId3" Type="http://schemas.openxmlformats.org/officeDocument/2006/relationships/styles" Target="styles.xml"/><Relationship Id="rId21" Type="http://schemas.openxmlformats.org/officeDocument/2006/relationships/chart" Target="charts/chart12.xml"/><Relationship Id="rId34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chart" Target="charts/chart3.xml"/><Relationship Id="rId17" Type="http://schemas.openxmlformats.org/officeDocument/2006/relationships/chart" Target="charts/chart8.xml"/><Relationship Id="rId25" Type="http://schemas.openxmlformats.org/officeDocument/2006/relationships/chart" Target="charts/chart16.xml"/><Relationship Id="rId33" Type="http://schemas.openxmlformats.org/officeDocument/2006/relationships/header" Target="header2.xml"/><Relationship Id="rId38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chart" Target="charts/chart7.xml"/><Relationship Id="rId20" Type="http://schemas.openxmlformats.org/officeDocument/2006/relationships/chart" Target="charts/chart11.xml"/><Relationship Id="rId29" Type="http://schemas.openxmlformats.org/officeDocument/2006/relationships/chart" Target="charts/chart20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24" Type="http://schemas.openxmlformats.org/officeDocument/2006/relationships/chart" Target="charts/chart15.xml"/><Relationship Id="rId32" Type="http://schemas.openxmlformats.org/officeDocument/2006/relationships/footer" Target="footer1.xml"/><Relationship Id="rId37" Type="http://schemas.microsoft.com/office/2011/relationships/commentsExtended" Target="commentsExtended.xml"/><Relationship Id="rId5" Type="http://schemas.openxmlformats.org/officeDocument/2006/relationships/webSettings" Target="webSettings.xml"/><Relationship Id="rId15" Type="http://schemas.openxmlformats.org/officeDocument/2006/relationships/chart" Target="charts/chart6.xml"/><Relationship Id="rId23" Type="http://schemas.openxmlformats.org/officeDocument/2006/relationships/chart" Target="charts/chart14.xml"/><Relationship Id="rId28" Type="http://schemas.openxmlformats.org/officeDocument/2006/relationships/chart" Target="charts/chart19.xml"/><Relationship Id="rId36" Type="http://schemas.openxmlformats.org/officeDocument/2006/relationships/theme" Target="theme/theme1.xml"/><Relationship Id="rId10" Type="http://schemas.openxmlformats.org/officeDocument/2006/relationships/chart" Target="charts/chart1.xml"/><Relationship Id="rId19" Type="http://schemas.openxmlformats.org/officeDocument/2006/relationships/chart" Target="charts/chart10.xml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5.xml"/><Relationship Id="rId22" Type="http://schemas.openxmlformats.org/officeDocument/2006/relationships/chart" Target="charts/chart13.xml"/><Relationship Id="rId27" Type="http://schemas.openxmlformats.org/officeDocument/2006/relationships/chart" Target="charts/chart18.xml"/><Relationship Id="rId30" Type="http://schemas.openxmlformats.org/officeDocument/2006/relationships/chart" Target="charts/chart21.xml"/><Relationship Id="rId35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cbr.ru/finmarket/development/development_affor/" TargetMode="External"/><Relationship Id="rId2" Type="http://schemas.openxmlformats.org/officeDocument/2006/relationships/hyperlink" Target="https://cbr.ru/finmarket/development/development_affor/" TargetMode="External"/><Relationship Id="rId1" Type="http://schemas.openxmlformats.org/officeDocument/2006/relationships/hyperlink" Target="https://cbr.ru/finmarket/development/development_affor/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SIS\&#1064;&#1072;&#1073;&#1083;&#1086;&#1085;&#1099;%20&#1086;&#1092;&#1086;&#1088;&#1084;&#1083;&#1077;&#1085;&#1080;&#1103;\&#1064;&#1040;&#1041;&#1051;&#1054;&#1053;&#1067;%202019\Times%20New%20Roman\Sis_Corp_shablon_3+.dotx" TargetMode="Externa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_____Microsoft_Office_Excel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0.xlsx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1.xlsx"/><Relationship Id="rId1" Type="http://schemas.openxmlformats.org/officeDocument/2006/relationships/themeOverride" Target="../theme/themeOverride7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9.xml"/><Relationship Id="rId2" Type="http://schemas.openxmlformats.org/officeDocument/2006/relationships/package" Target="../embeddings/_____Microsoft_Office_Excel12.xlsx"/><Relationship Id="rId1" Type="http://schemas.openxmlformats.org/officeDocument/2006/relationships/themeOverride" Target="../theme/themeOverride8.xm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3.xlsx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0.xml"/><Relationship Id="rId2" Type="http://schemas.openxmlformats.org/officeDocument/2006/relationships/package" Target="../embeddings/_____Microsoft_Office_Excel14.xlsx"/><Relationship Id="rId1" Type="http://schemas.openxmlformats.org/officeDocument/2006/relationships/themeOverride" Target="../theme/themeOverride9.xm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5.xlsx"/><Relationship Id="rId1" Type="http://schemas.openxmlformats.org/officeDocument/2006/relationships/themeOverride" Target="../theme/themeOverride10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1.xml"/><Relationship Id="rId2" Type="http://schemas.openxmlformats.org/officeDocument/2006/relationships/package" Target="../embeddings/_____Microsoft_Office_Excel16.xlsx"/><Relationship Id="rId1" Type="http://schemas.openxmlformats.org/officeDocument/2006/relationships/themeOverride" Target="../theme/themeOverride11.xm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7.xlsx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8.xlsx"/><Relationship Id="rId1" Type="http://schemas.openxmlformats.org/officeDocument/2006/relationships/themeOverride" Target="../theme/themeOverride12.xml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2.xml"/><Relationship Id="rId2" Type="http://schemas.openxmlformats.org/officeDocument/2006/relationships/package" Target="../embeddings/_____Microsoft_Office_Excel19.xlsx"/><Relationship Id="rId1" Type="http://schemas.openxmlformats.org/officeDocument/2006/relationships/themeOverride" Target="../theme/themeOverride13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.xml"/><Relationship Id="rId2" Type="http://schemas.openxmlformats.org/officeDocument/2006/relationships/package" Target="../embeddings/_____Microsoft_Office_Excel2.xlsx"/><Relationship Id="rId1" Type="http://schemas.openxmlformats.org/officeDocument/2006/relationships/themeOverride" Target="../theme/themeOverride1.xml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3.xml"/><Relationship Id="rId2" Type="http://schemas.openxmlformats.org/officeDocument/2006/relationships/package" Target="../embeddings/_____Microsoft_Office_Excel20.xlsx"/><Relationship Id="rId1" Type="http://schemas.openxmlformats.org/officeDocument/2006/relationships/themeOverride" Target="../theme/themeOverride14.xml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4.xml"/><Relationship Id="rId2" Type="http://schemas.openxmlformats.org/officeDocument/2006/relationships/package" Target="../embeddings/_____Microsoft_Office_Excel21.xlsx"/><Relationship Id="rId1" Type="http://schemas.openxmlformats.org/officeDocument/2006/relationships/themeOverride" Target="../theme/themeOverride15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.xml"/><Relationship Id="rId2" Type="http://schemas.openxmlformats.org/officeDocument/2006/relationships/package" Target="../embeddings/_____Microsoft_Office_Excel3.xlsx"/><Relationship Id="rId1" Type="http://schemas.openxmlformats.org/officeDocument/2006/relationships/themeOverride" Target="../theme/themeOverride2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4.xml"/><Relationship Id="rId2" Type="http://schemas.openxmlformats.org/officeDocument/2006/relationships/package" Target="../embeddings/_____Microsoft_Office_Excel4.xlsx"/><Relationship Id="rId1" Type="http://schemas.openxmlformats.org/officeDocument/2006/relationships/themeOverride" Target="../theme/themeOverride3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package" Target="../embeddings/_____Microsoft_Office_Excel5.xlsx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6.xml"/><Relationship Id="rId2" Type="http://schemas.openxmlformats.org/officeDocument/2006/relationships/package" Target="../embeddings/_____Microsoft_Office_Excel6.xlsx"/><Relationship Id="rId1" Type="http://schemas.openxmlformats.org/officeDocument/2006/relationships/themeOverride" Target="../theme/themeOverride4.xm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7.xlsx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7.xml"/><Relationship Id="rId2" Type="http://schemas.openxmlformats.org/officeDocument/2006/relationships/package" Target="../embeddings/_____Microsoft_Office_Excel8.xlsx"/><Relationship Id="rId1" Type="http://schemas.openxmlformats.org/officeDocument/2006/relationships/themeOverride" Target="../theme/themeOverride5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8.xml"/><Relationship Id="rId2" Type="http://schemas.openxmlformats.org/officeDocument/2006/relationships/package" Target="../embeddings/_____Microsoft_Office_Excel9.xlsx"/><Relationship Id="rId1" Type="http://schemas.openxmlformats.org/officeDocument/2006/relationships/themeOverride" Target="../theme/themeOverride6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0.21030033840947648"/>
          <c:y val="0.12323234341900212"/>
          <c:w val="0.78969966159052896"/>
          <c:h val="0.82326609554516339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dPt>
            <c:idx val="1"/>
            <c:spPr>
              <a:solidFill>
                <a:srgbClr val="A6A6A6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0-84BB-4920-9A8F-0F4FB18EC757}"/>
              </c:ext>
            </c:extLst>
          </c:dPt>
          <c:dLbls>
            <c:spPr>
              <a:solidFill>
                <a:schemeClr val="bg1"/>
              </a:solidFill>
              <a:ln w="12700">
                <a:solidFill>
                  <a:schemeClr val="accent1"/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Лист1!$A$2:$A$8</c:f>
              <c:strCache>
                <c:ptCount val="7"/>
                <c:pt idx="0">
                  <c:v>Не пользуюсь</c:v>
                </c:pt>
                <c:pt idx="1">
                  <c:v>Иные</c:v>
                </c:pt>
                <c:pt idx="2">
                  <c:v>Брокеры (доверительные управляющие)</c:v>
                </c:pt>
                <c:pt idx="3">
                  <c:v>Микрофинансовые компании</c:v>
                </c:pt>
                <c:pt idx="4">
                  <c:v>Негосударственные пенсионные фонды</c:v>
                </c:pt>
                <c:pt idx="5">
                  <c:v>Страховые организации</c:v>
                </c:pt>
                <c:pt idx="6">
                  <c:v>Банки</c:v>
                </c:pt>
              </c:strCache>
            </c:strRef>
          </c:cat>
          <c:val>
            <c:numRef>
              <c:f>Лист1!$B$2:$B$8</c:f>
              <c:numCache>
                <c:formatCode>0.0%</c:formatCode>
                <c:ptCount val="7"/>
                <c:pt idx="0">
                  <c:v>8.1000000000000044E-2</c:v>
                </c:pt>
                <c:pt idx="1">
                  <c:v>2.0000000000000052E-3</c:v>
                </c:pt>
                <c:pt idx="2">
                  <c:v>2.300000000000001E-2</c:v>
                </c:pt>
                <c:pt idx="3">
                  <c:v>4.2000000000000114E-2</c:v>
                </c:pt>
                <c:pt idx="4">
                  <c:v>0.1630000000000002</c:v>
                </c:pt>
                <c:pt idx="5">
                  <c:v>0.31800000000000123</c:v>
                </c:pt>
                <c:pt idx="6">
                  <c:v>0.91400000000000003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D92-4F86-B86B-1F08535D8009}"/>
            </c:ext>
          </c:extLst>
        </c:ser>
        <c:dLbls>
          <c:showVal val="1"/>
        </c:dLbls>
        <c:gapWidth val="182"/>
        <c:axId val="212562688"/>
        <c:axId val="220221440"/>
      </c:barChart>
      <c:catAx>
        <c:axId val="212562688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20221440"/>
        <c:crosses val="autoZero"/>
        <c:auto val="1"/>
        <c:lblAlgn val="ctr"/>
        <c:lblOffset val="100"/>
      </c:catAx>
      <c:valAx>
        <c:axId val="220221440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1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12562688"/>
        <c:crosses val="autoZero"/>
        <c:crossBetween val="between"/>
        <c:majorUnit val="0.2"/>
      </c:valAx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/>
      </a:pPr>
      <a:endParaRPr lang="ru-RU"/>
    </a:p>
  </c:txPr>
  <c:externalData r:id="rId1"/>
  <c:userShapes r:id="rId2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0.21030033840947643"/>
          <c:y val="0.23324790283567548"/>
          <c:w val="0.78969966159052873"/>
          <c:h val="0.68476618994054173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В среднем по НСО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chemeClr val="accent1"/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</c:f>
              <c:strCache>
                <c:ptCount val="1"/>
                <c:pt idx="0">
                  <c:v>Банки</c:v>
                </c:pt>
              </c:strCache>
            </c:strRef>
          </c:cat>
          <c:val>
            <c:numRef>
              <c:f>Лист1!$B$2</c:f>
              <c:numCache>
                <c:formatCode>0.0%</c:formatCode>
                <c:ptCount val="1"/>
                <c:pt idx="0">
                  <c:v>0.88400000000000001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D92-4F86-B86B-1F08535D8009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В среднем по РФ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chemeClr val="accent2"/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</c:f>
              <c:strCache>
                <c:ptCount val="1"/>
                <c:pt idx="0">
                  <c:v>Банки</c:v>
                </c:pt>
              </c:strCache>
            </c:strRef>
          </c:cat>
          <c:val>
            <c:numRef>
              <c:f>Лист1!$C$2</c:f>
              <c:numCache>
                <c:formatCode>0.0%</c:formatCode>
                <c:ptCount val="1"/>
                <c:pt idx="0">
                  <c:v>0.83910000000000062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D92-4F86-B86B-1F08535D8009}"/>
            </c:ext>
          </c:extLst>
        </c:ser>
        <c:dLbls>
          <c:showVal val="1"/>
        </c:dLbls>
        <c:gapWidth val="182"/>
        <c:axId val="227420032"/>
        <c:axId val="227421568"/>
      </c:barChart>
      <c:catAx>
        <c:axId val="227420032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27421568"/>
        <c:crosses val="autoZero"/>
        <c:auto val="1"/>
        <c:lblAlgn val="ctr"/>
        <c:lblOffset val="100"/>
      </c:catAx>
      <c:valAx>
        <c:axId val="227421568"/>
        <c:scaling>
          <c:orientation val="minMax"/>
          <c:max val="1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1"/>
        <c:tickLblPos val="none"/>
        <c:crossAx val="227420032"/>
        <c:crosses val="autoZero"/>
        <c:crossBetween val="between"/>
        <c:majorUnit val="0.2"/>
      </c:valAx>
      <c:spPr>
        <a:noFill/>
        <a:ln w="25400">
          <a:noFill/>
        </a:ln>
        <a:effectLst/>
      </c:spPr>
    </c:plotArea>
    <c:legend>
      <c:legendPos val="b"/>
      <c:layout>
        <c:manualLayout>
          <c:xMode val="edge"/>
          <c:yMode val="edge"/>
          <c:x val="0.20731194292337823"/>
          <c:y val="4.7269408582810396E-2"/>
          <c:w val="0.7263926082843738"/>
          <c:h val="0.19668639459283349"/>
        </c:manualLayout>
      </c:layout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/>
      </a:pPr>
      <a:endParaRPr lang="ru-RU"/>
    </a:p>
  </c:tx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2631695916084579"/>
          <c:y val="0.20018567749247845"/>
          <c:w val="0.824943888343731"/>
          <c:h val="0.65954718650221389"/>
        </c:manualLayout>
      </c:layout>
      <c:barChart>
        <c:barDir val="bar"/>
        <c:grouping val="percent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</c:v>
                </c:pt>
              </c:strCache>
            </c:strRef>
          </c:tx>
          <c:spPr>
            <a:solidFill>
              <a:srgbClr val="78973B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rgbClr val="78973B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Лист1!$A$2:$A$4</c:f>
              <c:strCache>
                <c:ptCount val="3"/>
                <c:pt idx="0">
                  <c:v>Стоимость</c:v>
                </c:pt>
                <c:pt idx="1">
                  <c:v>Качество</c:v>
                </c:pt>
                <c:pt idx="2">
                  <c:v>Доступность</c:v>
                </c:pt>
              </c:strCache>
            </c:strRef>
          </c:cat>
          <c:val>
            <c:numRef>
              <c:f>Лист1!$B$2:$B$4</c:f>
              <c:numCache>
                <c:formatCode>0.0%</c:formatCode>
                <c:ptCount val="3"/>
                <c:pt idx="0">
                  <c:v>0.29500000000000032</c:v>
                </c:pt>
                <c:pt idx="1">
                  <c:v>0.64200000000000246</c:v>
                </c:pt>
                <c:pt idx="2">
                  <c:v>0.72500000000000064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3EB-4B29-B090-8B0D5A931AF0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Не удовлетворен</c:v>
                </c:pt>
              </c:strCache>
            </c:strRef>
          </c:tx>
          <c:spPr>
            <a:solidFill>
              <a:srgbClr val="B73B61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rgbClr val="A84A6C">
                    <a:lumMod val="60000"/>
                    <a:lumOff val="40000"/>
                  </a:srgbClr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Лист1!$A$2:$A$4</c:f>
              <c:strCache>
                <c:ptCount val="3"/>
                <c:pt idx="0">
                  <c:v>Стоимость</c:v>
                </c:pt>
                <c:pt idx="1">
                  <c:v>Качество</c:v>
                </c:pt>
                <c:pt idx="2">
                  <c:v>Доступность</c:v>
                </c:pt>
              </c:strCache>
            </c:strRef>
          </c:cat>
          <c:val>
            <c:numRef>
              <c:f>Лист1!$C$2:$C$4</c:f>
              <c:numCache>
                <c:formatCode>0.0%</c:formatCode>
                <c:ptCount val="3"/>
                <c:pt idx="0">
                  <c:v>0.56299999999999994</c:v>
                </c:pt>
                <c:pt idx="1">
                  <c:v>0.23700000000000004</c:v>
                </c:pt>
                <c:pt idx="2">
                  <c:v>0.17700000000000021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3EB-4B29-B090-8B0D5A931AF0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Затрудняюсь ответить</c:v>
                </c:pt>
              </c:strCache>
            </c:strRef>
          </c:tx>
          <c:spPr>
            <a:solidFill>
              <a:srgbClr val="AEABAB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rgbClr val="AEABAB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Лист1!$A$2:$A$4</c:f>
              <c:strCache>
                <c:ptCount val="3"/>
                <c:pt idx="0">
                  <c:v>Стоимость</c:v>
                </c:pt>
                <c:pt idx="1">
                  <c:v>Качество</c:v>
                </c:pt>
                <c:pt idx="2">
                  <c:v>Доступность</c:v>
                </c:pt>
              </c:strCache>
            </c:strRef>
          </c:cat>
          <c:val>
            <c:numRef>
              <c:f>Лист1!$D$2:$D$4</c:f>
              <c:numCache>
                <c:formatCode>0.0%</c:formatCode>
                <c:ptCount val="3"/>
                <c:pt idx="0">
                  <c:v>0.14100000000000001</c:v>
                </c:pt>
                <c:pt idx="1">
                  <c:v>0.12100000000000002</c:v>
                </c:pt>
                <c:pt idx="2">
                  <c:v>9.8000000000000226E-2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B3EB-4B29-B090-8B0D5A931AF0}"/>
            </c:ext>
          </c:extLst>
        </c:ser>
        <c:dLbls>
          <c:showVal val="1"/>
        </c:dLbls>
        <c:overlap val="100"/>
        <c:axId val="226544256"/>
        <c:axId val="227008896"/>
      </c:barChart>
      <c:catAx>
        <c:axId val="226544256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vert="horz"/>
          <a:lstStyle/>
          <a:p>
            <a:pPr>
              <a:defRPr/>
            </a:pPr>
            <a:endParaRPr lang="ru-RU"/>
          </a:p>
        </c:txPr>
        <c:crossAx val="227008896"/>
        <c:crosses val="autoZero"/>
        <c:auto val="1"/>
        <c:lblAlgn val="ctr"/>
        <c:lblOffset val="100"/>
      </c:catAx>
      <c:valAx>
        <c:axId val="227008896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tickLblPos val="nextTo"/>
        <c:spPr>
          <a:noFill/>
          <a:ln>
            <a:noFill/>
          </a:ln>
          <a:effectLst/>
        </c:spPr>
        <c:txPr>
          <a:bodyPr rot="-60000000" vert="horz"/>
          <a:lstStyle/>
          <a:p>
            <a:pPr>
              <a:defRPr/>
            </a:pPr>
            <a:endParaRPr lang="ru-RU"/>
          </a:p>
        </c:txPr>
        <c:crossAx val="226544256"/>
        <c:crosses val="autoZero"/>
        <c:crossBetween val="between"/>
        <c:majorUnit val="0.2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1203680805602822"/>
          <c:y val="6.4459930313588903E-2"/>
          <c:w val="0.63211490490636857"/>
          <c:h val="0.10811389625291813"/>
        </c:manualLayout>
      </c:layout>
      <c:spPr>
        <a:noFill/>
        <a:ln>
          <a:noFill/>
        </a:ln>
        <a:effectLst/>
      </c:spPr>
      <c:txPr>
        <a:bodyPr rot="0" vert="horz"/>
        <a:lstStyle/>
        <a:p>
          <a:pPr>
            <a:defRPr/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32299786896355437"/>
          <c:y val="6.5230035890468399E-2"/>
          <c:w val="0.62826296874037357"/>
          <c:h val="0.92017199818713369"/>
        </c:manualLayout>
      </c:layout>
      <c:barChart>
        <c:barDir val="bar"/>
        <c:grouping val="percent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</c:v>
                </c:pt>
              </c:strCache>
            </c:strRef>
          </c:tx>
          <c:spPr>
            <a:solidFill>
              <a:srgbClr val="78973B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rgbClr val="78973B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Лист1!$A$2:$A$37</c:f>
              <c:strCache>
                <c:ptCount val="36"/>
                <c:pt idx="0">
                  <c:v>В среднем по НСО</c:v>
                </c:pt>
                <c:pt idx="1">
                  <c:v>Кыштовский МР</c:v>
                </c:pt>
                <c:pt idx="2">
                  <c:v>Усть-Таркский МР</c:v>
                </c:pt>
                <c:pt idx="3">
                  <c:v>Ордынский МР</c:v>
                </c:pt>
                <c:pt idx="4">
                  <c:v>Тогучинский МР</c:v>
                </c:pt>
                <c:pt idx="5">
                  <c:v>Венгеровский МР</c:v>
                </c:pt>
                <c:pt idx="6">
                  <c:v>Убинский МР</c:v>
                </c:pt>
                <c:pt idx="7">
                  <c:v>Доволенский МР</c:v>
                </c:pt>
                <c:pt idx="8">
                  <c:v>Баганский МР</c:v>
                </c:pt>
                <c:pt idx="9">
                  <c:v>Новосибирский МР</c:v>
                </c:pt>
                <c:pt idx="10">
                  <c:v>Чулымский МР</c:v>
                </c:pt>
                <c:pt idx="11">
                  <c:v>Татарский МР</c:v>
                </c:pt>
                <c:pt idx="12">
                  <c:v>Кочковский МР</c:v>
                </c:pt>
                <c:pt idx="13">
                  <c:v>р. п. Кольцово</c:v>
                </c:pt>
                <c:pt idx="14">
                  <c:v>Маслянинский МР</c:v>
                </c:pt>
                <c:pt idx="15">
                  <c:v>г. Искитим</c:v>
                </c:pt>
                <c:pt idx="16">
                  <c:v>г. Бердск</c:v>
                </c:pt>
                <c:pt idx="17">
                  <c:v>Барабинский МР</c:v>
                </c:pt>
                <c:pt idx="18">
                  <c:v>г. Новосибирск</c:v>
                </c:pt>
                <c:pt idx="19">
                  <c:v>Чановский МР</c:v>
                </c:pt>
                <c:pt idx="20">
                  <c:v>Здвинский МР</c:v>
                </c:pt>
                <c:pt idx="21">
                  <c:v>Черепановский МР</c:v>
                </c:pt>
                <c:pt idx="22">
                  <c:v>Каргатский МР</c:v>
                </c:pt>
                <c:pt idx="23">
                  <c:v>Северный МР</c:v>
                </c:pt>
                <c:pt idx="24">
                  <c:v>Куйбышевский МР</c:v>
                </c:pt>
                <c:pt idx="25">
                  <c:v>Чистоозерный МР</c:v>
                </c:pt>
                <c:pt idx="26">
                  <c:v>Колыванский МР</c:v>
                </c:pt>
                <c:pt idx="27">
                  <c:v>Искитимский МР</c:v>
                </c:pt>
                <c:pt idx="28">
                  <c:v>Сузунский МР</c:v>
                </c:pt>
                <c:pt idx="29">
                  <c:v>Мошковский МР</c:v>
                </c:pt>
                <c:pt idx="30">
                  <c:v>Коченевский МР</c:v>
                </c:pt>
                <c:pt idx="31">
                  <c:v>Карасукский МР</c:v>
                </c:pt>
                <c:pt idx="32">
                  <c:v>Краснозерский МР</c:v>
                </c:pt>
                <c:pt idx="33">
                  <c:v>Купинский МР</c:v>
                </c:pt>
                <c:pt idx="34">
                  <c:v>Болотнинский МР</c:v>
                </c:pt>
                <c:pt idx="35">
                  <c:v>г. Обь</c:v>
                </c:pt>
              </c:strCache>
            </c:strRef>
          </c:cat>
          <c:val>
            <c:numRef>
              <c:f>Лист1!$B$2:$B$37</c:f>
              <c:numCache>
                <c:formatCode>0.0%</c:formatCode>
                <c:ptCount val="36"/>
                <c:pt idx="0">
                  <c:v>0.6420000000000019</c:v>
                </c:pt>
                <c:pt idx="1">
                  <c:v>0.15700000000000044</c:v>
                </c:pt>
                <c:pt idx="2">
                  <c:v>0.32900000000000107</c:v>
                </c:pt>
                <c:pt idx="3">
                  <c:v>0.37100000000000083</c:v>
                </c:pt>
                <c:pt idx="4">
                  <c:v>0.42900000000000038</c:v>
                </c:pt>
                <c:pt idx="5">
                  <c:v>0.45700000000000002</c:v>
                </c:pt>
                <c:pt idx="6">
                  <c:v>0.51400000000000001</c:v>
                </c:pt>
                <c:pt idx="7">
                  <c:v>0.51400000000000001</c:v>
                </c:pt>
                <c:pt idx="8">
                  <c:v>0.51400000000000001</c:v>
                </c:pt>
                <c:pt idx="9">
                  <c:v>0.52900000000000003</c:v>
                </c:pt>
                <c:pt idx="10">
                  <c:v>0.57099999999999995</c:v>
                </c:pt>
                <c:pt idx="11">
                  <c:v>0.57099999999999995</c:v>
                </c:pt>
                <c:pt idx="12">
                  <c:v>0.57099999999999995</c:v>
                </c:pt>
                <c:pt idx="13">
                  <c:v>0.57099999999999995</c:v>
                </c:pt>
                <c:pt idx="14">
                  <c:v>0.60000000000000064</c:v>
                </c:pt>
                <c:pt idx="15">
                  <c:v>0.60000000000000064</c:v>
                </c:pt>
                <c:pt idx="16">
                  <c:v>0.60000000000000064</c:v>
                </c:pt>
                <c:pt idx="17">
                  <c:v>0.6430000000000019</c:v>
                </c:pt>
                <c:pt idx="18">
                  <c:v>0.6430000000000019</c:v>
                </c:pt>
                <c:pt idx="19">
                  <c:v>0.65700000000000214</c:v>
                </c:pt>
                <c:pt idx="20">
                  <c:v>0.68600000000000005</c:v>
                </c:pt>
                <c:pt idx="21">
                  <c:v>0.70000000000000062</c:v>
                </c:pt>
                <c:pt idx="22">
                  <c:v>0.70000000000000062</c:v>
                </c:pt>
                <c:pt idx="23">
                  <c:v>0.71400000000000063</c:v>
                </c:pt>
                <c:pt idx="24">
                  <c:v>0.72900000000000065</c:v>
                </c:pt>
                <c:pt idx="25">
                  <c:v>0.74300000000000166</c:v>
                </c:pt>
                <c:pt idx="26">
                  <c:v>0.74300000000000166</c:v>
                </c:pt>
                <c:pt idx="27">
                  <c:v>0.75700000000000189</c:v>
                </c:pt>
                <c:pt idx="28">
                  <c:v>0.77100000000000191</c:v>
                </c:pt>
                <c:pt idx="29">
                  <c:v>0.77100000000000191</c:v>
                </c:pt>
                <c:pt idx="30">
                  <c:v>0.77100000000000191</c:v>
                </c:pt>
                <c:pt idx="31">
                  <c:v>0.8</c:v>
                </c:pt>
                <c:pt idx="32">
                  <c:v>0.81399999999999995</c:v>
                </c:pt>
                <c:pt idx="33">
                  <c:v>0.84300000000000064</c:v>
                </c:pt>
                <c:pt idx="34">
                  <c:v>0.85700000000000065</c:v>
                </c:pt>
                <c:pt idx="35">
                  <c:v>0.91400000000000003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3EB-4B29-B090-8B0D5A931AF0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Не удовлетворен</c:v>
                </c:pt>
              </c:strCache>
            </c:strRef>
          </c:tx>
          <c:spPr>
            <a:solidFill>
              <a:srgbClr val="B73B61"/>
            </a:solidFill>
            <a:ln>
              <a:noFill/>
            </a:ln>
            <a:effectLst/>
          </c:spPr>
          <c:dLbls>
            <c:dLbl>
              <c:idx val="33"/>
              <c:layout>
                <c:manualLayout>
                  <c:x val="-2.2557161898902906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F7DC-48DD-895C-BD6D16697E37}"/>
                </c:ext>
              </c:extLst>
            </c:dLbl>
            <c:dLbl>
              <c:idx val="35"/>
              <c:layout>
                <c:manualLayout>
                  <c:x val="-4.3063672716087374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7DC-48DD-895C-BD6D16697E37}"/>
                </c:ext>
              </c:extLst>
            </c:dLbl>
            <c:spPr>
              <a:solidFill>
                <a:schemeClr val="bg1"/>
              </a:solidFill>
              <a:ln w="12700">
                <a:solidFill>
                  <a:srgbClr val="A84A6C">
                    <a:lumMod val="60000"/>
                    <a:lumOff val="40000"/>
                  </a:srgbClr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Лист1!$A$2:$A$37</c:f>
              <c:strCache>
                <c:ptCount val="36"/>
                <c:pt idx="0">
                  <c:v>В среднем по НСО</c:v>
                </c:pt>
                <c:pt idx="1">
                  <c:v>Кыштовский МР</c:v>
                </c:pt>
                <c:pt idx="2">
                  <c:v>Усть-Таркский МР</c:v>
                </c:pt>
                <c:pt idx="3">
                  <c:v>Ордынский МР</c:v>
                </c:pt>
                <c:pt idx="4">
                  <c:v>Тогучинский МР</c:v>
                </c:pt>
                <c:pt idx="5">
                  <c:v>Венгеровский МР</c:v>
                </c:pt>
                <c:pt idx="6">
                  <c:v>Убинский МР</c:v>
                </c:pt>
                <c:pt idx="7">
                  <c:v>Доволенский МР</c:v>
                </c:pt>
                <c:pt idx="8">
                  <c:v>Баганский МР</c:v>
                </c:pt>
                <c:pt idx="9">
                  <c:v>Новосибирский МР</c:v>
                </c:pt>
                <c:pt idx="10">
                  <c:v>Чулымский МР</c:v>
                </c:pt>
                <c:pt idx="11">
                  <c:v>Татарский МР</c:v>
                </c:pt>
                <c:pt idx="12">
                  <c:v>Кочковский МР</c:v>
                </c:pt>
                <c:pt idx="13">
                  <c:v>р. п. Кольцово</c:v>
                </c:pt>
                <c:pt idx="14">
                  <c:v>Маслянинский МР</c:v>
                </c:pt>
                <c:pt idx="15">
                  <c:v>г. Искитим</c:v>
                </c:pt>
                <c:pt idx="16">
                  <c:v>г. Бердск</c:v>
                </c:pt>
                <c:pt idx="17">
                  <c:v>Барабинский МР</c:v>
                </c:pt>
                <c:pt idx="18">
                  <c:v>г. Новосибирск</c:v>
                </c:pt>
                <c:pt idx="19">
                  <c:v>Чановский МР</c:v>
                </c:pt>
                <c:pt idx="20">
                  <c:v>Здвинский МР</c:v>
                </c:pt>
                <c:pt idx="21">
                  <c:v>Черепановский МР</c:v>
                </c:pt>
                <c:pt idx="22">
                  <c:v>Каргатский МР</c:v>
                </c:pt>
                <c:pt idx="23">
                  <c:v>Северный МР</c:v>
                </c:pt>
                <c:pt idx="24">
                  <c:v>Куйбышевский МР</c:v>
                </c:pt>
                <c:pt idx="25">
                  <c:v>Чистоозерный МР</c:v>
                </c:pt>
                <c:pt idx="26">
                  <c:v>Колыванский МР</c:v>
                </c:pt>
                <c:pt idx="27">
                  <c:v>Искитимский МР</c:v>
                </c:pt>
                <c:pt idx="28">
                  <c:v>Сузунский МР</c:v>
                </c:pt>
                <c:pt idx="29">
                  <c:v>Мошковский МР</c:v>
                </c:pt>
                <c:pt idx="30">
                  <c:v>Коченевский МР</c:v>
                </c:pt>
                <c:pt idx="31">
                  <c:v>Карасукский МР</c:v>
                </c:pt>
                <c:pt idx="32">
                  <c:v>Краснозерский МР</c:v>
                </c:pt>
                <c:pt idx="33">
                  <c:v>Купинский МР</c:v>
                </c:pt>
                <c:pt idx="34">
                  <c:v>Болотнинский МР</c:v>
                </c:pt>
                <c:pt idx="35">
                  <c:v>г. Обь</c:v>
                </c:pt>
              </c:strCache>
            </c:strRef>
          </c:cat>
          <c:val>
            <c:numRef>
              <c:f>Лист1!$C$2:$C$37</c:f>
              <c:numCache>
                <c:formatCode>0.0%</c:formatCode>
                <c:ptCount val="36"/>
                <c:pt idx="0">
                  <c:v>0.23700000000000004</c:v>
                </c:pt>
                <c:pt idx="1">
                  <c:v>0.4</c:v>
                </c:pt>
                <c:pt idx="2">
                  <c:v>0.34300000000000008</c:v>
                </c:pt>
                <c:pt idx="3">
                  <c:v>0.14300000000000004</c:v>
                </c:pt>
                <c:pt idx="4">
                  <c:v>0.27100000000000002</c:v>
                </c:pt>
                <c:pt idx="5">
                  <c:v>0.24300000000000024</c:v>
                </c:pt>
                <c:pt idx="6">
                  <c:v>0.18600000000000044</c:v>
                </c:pt>
                <c:pt idx="7">
                  <c:v>5.7000000000000023E-2</c:v>
                </c:pt>
                <c:pt idx="8">
                  <c:v>0.47100000000000031</c:v>
                </c:pt>
                <c:pt idx="9">
                  <c:v>0.25700000000000001</c:v>
                </c:pt>
                <c:pt idx="10">
                  <c:v>0.2</c:v>
                </c:pt>
                <c:pt idx="11">
                  <c:v>0.22900000000000001</c:v>
                </c:pt>
                <c:pt idx="12">
                  <c:v>0.22900000000000001</c:v>
                </c:pt>
                <c:pt idx="13">
                  <c:v>0.27100000000000002</c:v>
                </c:pt>
                <c:pt idx="14">
                  <c:v>0.17100000000000001</c:v>
                </c:pt>
                <c:pt idx="15">
                  <c:v>0.24300000000000024</c:v>
                </c:pt>
                <c:pt idx="16">
                  <c:v>0.25700000000000001</c:v>
                </c:pt>
                <c:pt idx="17">
                  <c:v>0.17100000000000001</c:v>
                </c:pt>
                <c:pt idx="18">
                  <c:v>0.27700000000000002</c:v>
                </c:pt>
                <c:pt idx="19">
                  <c:v>0.28600000000000031</c:v>
                </c:pt>
                <c:pt idx="20">
                  <c:v>2.9000000000000001E-2</c:v>
                </c:pt>
                <c:pt idx="21">
                  <c:v>0.14300000000000004</c:v>
                </c:pt>
                <c:pt idx="22">
                  <c:v>0.21400000000000041</c:v>
                </c:pt>
                <c:pt idx="23">
                  <c:v>7.0999999999999994E-2</c:v>
                </c:pt>
                <c:pt idx="24">
                  <c:v>4.3000000000000003E-2</c:v>
                </c:pt>
                <c:pt idx="25">
                  <c:v>5.7000000000000023E-2</c:v>
                </c:pt>
                <c:pt idx="26">
                  <c:v>0.114</c:v>
                </c:pt>
                <c:pt idx="27">
                  <c:v>0.129</c:v>
                </c:pt>
                <c:pt idx="28">
                  <c:v>0.15700000000000044</c:v>
                </c:pt>
                <c:pt idx="29">
                  <c:v>0.114</c:v>
                </c:pt>
                <c:pt idx="30">
                  <c:v>0.1</c:v>
                </c:pt>
                <c:pt idx="31">
                  <c:v>7.0999999999999994E-2</c:v>
                </c:pt>
                <c:pt idx="32">
                  <c:v>0.114</c:v>
                </c:pt>
                <c:pt idx="33">
                  <c:v>0.129</c:v>
                </c:pt>
                <c:pt idx="34">
                  <c:v>4.3000000000000003E-2</c:v>
                </c:pt>
                <c:pt idx="35">
                  <c:v>5.7000000000000023E-2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3EB-4B29-B090-8B0D5A931AF0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Затрудняюсь ответить</c:v>
                </c:pt>
              </c:strCache>
            </c:strRef>
          </c:tx>
          <c:spPr>
            <a:solidFill>
              <a:srgbClr val="AEABAB"/>
            </a:solidFill>
            <a:ln>
              <a:noFill/>
            </a:ln>
            <a:effectLst/>
          </c:spPr>
          <c:dLbls>
            <c:dLbl>
              <c:idx val="8"/>
              <c:layout>
                <c:manualLayout>
                  <c:x val="-1.8455859735466089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F7DC-48DD-895C-BD6D16697E37}"/>
                </c:ext>
              </c:extLst>
            </c:dLbl>
            <c:dLbl>
              <c:idx val="19"/>
              <c:layout>
                <c:manualLayout>
                  <c:x val="-6.1519532451553404E-3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F7DC-48DD-895C-BD6D16697E37}"/>
                </c:ext>
              </c:extLst>
            </c:dLbl>
            <c:dLbl>
              <c:idx val="28"/>
              <c:layout>
                <c:manualLayout>
                  <c:x val="-4.1013021634369014E-3"/>
                  <c:y val="-2.6773452424314194E-17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F7DC-48DD-895C-BD6D16697E37}"/>
                </c:ext>
              </c:extLst>
            </c:dLbl>
            <c:dLbl>
              <c:idx val="33"/>
              <c:layout>
                <c:manualLayout>
                  <c:x val="-1.6405208653747567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F7DC-48DD-895C-BD6D16697E37}"/>
                </c:ext>
              </c:extLst>
            </c:dLbl>
            <c:dLbl>
              <c:idx val="34"/>
              <c:layout>
                <c:manualLayout>
                  <c:x val="6.1519532451553404E-3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F7DC-48DD-895C-BD6D16697E37}"/>
                </c:ext>
              </c:extLst>
            </c:dLbl>
            <c:dLbl>
              <c:idx val="35"/>
              <c:layout>
                <c:manualLayout>
                  <c:x val="-1.2303906490310825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F7DC-48DD-895C-BD6D16697E37}"/>
                </c:ext>
              </c:extLst>
            </c:dLbl>
            <c:spPr>
              <a:solidFill>
                <a:schemeClr val="bg1"/>
              </a:solidFill>
              <a:ln w="12700">
                <a:solidFill>
                  <a:srgbClr val="AEABAB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Лист1!$A$2:$A$37</c:f>
              <c:strCache>
                <c:ptCount val="36"/>
                <c:pt idx="0">
                  <c:v>В среднем по НСО</c:v>
                </c:pt>
                <c:pt idx="1">
                  <c:v>Кыштовский МР</c:v>
                </c:pt>
                <c:pt idx="2">
                  <c:v>Усть-Таркский МР</c:v>
                </c:pt>
                <c:pt idx="3">
                  <c:v>Ордынский МР</c:v>
                </c:pt>
                <c:pt idx="4">
                  <c:v>Тогучинский МР</c:v>
                </c:pt>
                <c:pt idx="5">
                  <c:v>Венгеровский МР</c:v>
                </c:pt>
                <c:pt idx="6">
                  <c:v>Убинский МР</c:v>
                </c:pt>
                <c:pt idx="7">
                  <c:v>Доволенский МР</c:v>
                </c:pt>
                <c:pt idx="8">
                  <c:v>Баганский МР</c:v>
                </c:pt>
                <c:pt idx="9">
                  <c:v>Новосибирский МР</c:v>
                </c:pt>
                <c:pt idx="10">
                  <c:v>Чулымский МР</c:v>
                </c:pt>
                <c:pt idx="11">
                  <c:v>Татарский МР</c:v>
                </c:pt>
                <c:pt idx="12">
                  <c:v>Кочковский МР</c:v>
                </c:pt>
                <c:pt idx="13">
                  <c:v>р. п. Кольцово</c:v>
                </c:pt>
                <c:pt idx="14">
                  <c:v>Маслянинский МР</c:v>
                </c:pt>
                <c:pt idx="15">
                  <c:v>г. Искитим</c:v>
                </c:pt>
                <c:pt idx="16">
                  <c:v>г. Бердск</c:v>
                </c:pt>
                <c:pt idx="17">
                  <c:v>Барабинский МР</c:v>
                </c:pt>
                <c:pt idx="18">
                  <c:v>г. Новосибирск</c:v>
                </c:pt>
                <c:pt idx="19">
                  <c:v>Чановский МР</c:v>
                </c:pt>
                <c:pt idx="20">
                  <c:v>Здвинский МР</c:v>
                </c:pt>
                <c:pt idx="21">
                  <c:v>Черепановский МР</c:v>
                </c:pt>
                <c:pt idx="22">
                  <c:v>Каргатский МР</c:v>
                </c:pt>
                <c:pt idx="23">
                  <c:v>Северный МР</c:v>
                </c:pt>
                <c:pt idx="24">
                  <c:v>Куйбышевский МР</c:v>
                </c:pt>
                <c:pt idx="25">
                  <c:v>Чистоозерный МР</c:v>
                </c:pt>
                <c:pt idx="26">
                  <c:v>Колыванский МР</c:v>
                </c:pt>
                <c:pt idx="27">
                  <c:v>Искитимский МР</c:v>
                </c:pt>
                <c:pt idx="28">
                  <c:v>Сузунский МР</c:v>
                </c:pt>
                <c:pt idx="29">
                  <c:v>Мошковский МР</c:v>
                </c:pt>
                <c:pt idx="30">
                  <c:v>Коченевский МР</c:v>
                </c:pt>
                <c:pt idx="31">
                  <c:v>Карасукский МР</c:v>
                </c:pt>
                <c:pt idx="32">
                  <c:v>Краснозерский МР</c:v>
                </c:pt>
                <c:pt idx="33">
                  <c:v>Купинский МР</c:v>
                </c:pt>
                <c:pt idx="34">
                  <c:v>Болотнинский МР</c:v>
                </c:pt>
                <c:pt idx="35">
                  <c:v>г. Обь</c:v>
                </c:pt>
              </c:strCache>
            </c:strRef>
          </c:cat>
          <c:val>
            <c:numRef>
              <c:f>Лист1!$D$2:$D$37</c:f>
              <c:numCache>
                <c:formatCode>0.0%</c:formatCode>
                <c:ptCount val="36"/>
                <c:pt idx="0">
                  <c:v>0.12100000000000002</c:v>
                </c:pt>
                <c:pt idx="1">
                  <c:v>0.443</c:v>
                </c:pt>
                <c:pt idx="2">
                  <c:v>0.32900000000000107</c:v>
                </c:pt>
                <c:pt idx="3">
                  <c:v>0.48600000000000032</c:v>
                </c:pt>
                <c:pt idx="4">
                  <c:v>0.30000000000000032</c:v>
                </c:pt>
                <c:pt idx="5">
                  <c:v>0.30000000000000032</c:v>
                </c:pt>
                <c:pt idx="6">
                  <c:v>0.30000000000000032</c:v>
                </c:pt>
                <c:pt idx="7">
                  <c:v>0.42900000000000038</c:v>
                </c:pt>
                <c:pt idx="8">
                  <c:v>1.4E-2</c:v>
                </c:pt>
                <c:pt idx="9">
                  <c:v>0.21400000000000041</c:v>
                </c:pt>
                <c:pt idx="10">
                  <c:v>0.22900000000000001</c:v>
                </c:pt>
                <c:pt idx="11">
                  <c:v>0.2</c:v>
                </c:pt>
                <c:pt idx="12">
                  <c:v>0.2</c:v>
                </c:pt>
                <c:pt idx="13">
                  <c:v>0.15700000000000044</c:v>
                </c:pt>
                <c:pt idx="14">
                  <c:v>0.22900000000000001</c:v>
                </c:pt>
                <c:pt idx="15">
                  <c:v>0.15700000000000044</c:v>
                </c:pt>
                <c:pt idx="16">
                  <c:v>0.14300000000000004</c:v>
                </c:pt>
                <c:pt idx="17">
                  <c:v>0.18600000000000044</c:v>
                </c:pt>
                <c:pt idx="18">
                  <c:v>8.0000000000000043E-2</c:v>
                </c:pt>
                <c:pt idx="19">
                  <c:v>5.7000000000000023E-2</c:v>
                </c:pt>
                <c:pt idx="20">
                  <c:v>0.28600000000000031</c:v>
                </c:pt>
                <c:pt idx="21">
                  <c:v>0.15700000000000044</c:v>
                </c:pt>
                <c:pt idx="22">
                  <c:v>8.6000000000000021E-2</c:v>
                </c:pt>
                <c:pt idx="23">
                  <c:v>0.21400000000000041</c:v>
                </c:pt>
                <c:pt idx="24">
                  <c:v>0.22900000000000001</c:v>
                </c:pt>
                <c:pt idx="25">
                  <c:v>0.2</c:v>
                </c:pt>
                <c:pt idx="26">
                  <c:v>0.14300000000000004</c:v>
                </c:pt>
                <c:pt idx="27">
                  <c:v>0.114</c:v>
                </c:pt>
                <c:pt idx="28">
                  <c:v>7.0999999999999994E-2</c:v>
                </c:pt>
                <c:pt idx="29">
                  <c:v>0.114</c:v>
                </c:pt>
                <c:pt idx="30">
                  <c:v>0.129</c:v>
                </c:pt>
                <c:pt idx="31">
                  <c:v>0.129</c:v>
                </c:pt>
                <c:pt idx="32">
                  <c:v>7.0999999999999994E-2</c:v>
                </c:pt>
                <c:pt idx="33">
                  <c:v>2.9000000000000001E-2</c:v>
                </c:pt>
                <c:pt idx="34">
                  <c:v>0.1</c:v>
                </c:pt>
                <c:pt idx="35">
                  <c:v>2.9000000000000001E-2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B3EB-4B29-B090-8B0D5A931AF0}"/>
            </c:ext>
          </c:extLst>
        </c:ser>
        <c:dLbls>
          <c:showVal val="1"/>
        </c:dLbls>
        <c:overlap val="100"/>
        <c:axId val="226441856"/>
        <c:axId val="227443072"/>
      </c:barChart>
      <c:catAx>
        <c:axId val="226441856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vert="horz"/>
          <a:lstStyle/>
          <a:p>
            <a:pPr>
              <a:defRPr/>
            </a:pPr>
            <a:endParaRPr lang="ru-RU"/>
          </a:p>
        </c:txPr>
        <c:crossAx val="227443072"/>
        <c:crosses val="autoZero"/>
        <c:auto val="1"/>
        <c:lblAlgn val="ctr"/>
        <c:lblOffset val="100"/>
      </c:catAx>
      <c:valAx>
        <c:axId val="227443072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tickLblPos val="none"/>
        <c:crossAx val="22644185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33125119046466112"/>
          <c:y val="1.331301997911663E-2"/>
          <c:w val="0.63211490490636857"/>
          <c:h val="3.9355673564060389E-2"/>
        </c:manualLayout>
      </c:layout>
      <c:spPr>
        <a:noFill/>
        <a:ln>
          <a:noFill/>
        </a:ln>
        <a:effectLst/>
      </c:spPr>
      <c:txPr>
        <a:bodyPr rot="0" vert="horz"/>
        <a:lstStyle/>
        <a:p>
          <a:pPr>
            <a:defRPr/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5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/>
  <c:userShapes r:id="rId3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0.21030033840947623"/>
          <c:y val="0.12323234341900197"/>
          <c:w val="0.78969966159052785"/>
          <c:h val="0.82326609554516339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chemeClr val="accent1"/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Доля населения, удовлетворенных доступностью ФП в среднем по НСО</c:v>
                </c:pt>
                <c:pt idx="1">
                  <c:v>Доля населения,  удовлетворенных доступностью ФП в среднем по РФ</c:v>
                </c:pt>
              </c:strCache>
            </c:strRef>
          </c:cat>
          <c:val>
            <c:numRef>
              <c:f>Лист1!$B$2:$B$3</c:f>
              <c:numCache>
                <c:formatCode>0.0%</c:formatCode>
                <c:ptCount val="2"/>
                <c:pt idx="0">
                  <c:v>0.72500000000000064</c:v>
                </c:pt>
                <c:pt idx="1">
                  <c:v>0.94620000000000004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D92-4F86-B86B-1F08535D8009}"/>
            </c:ext>
          </c:extLst>
        </c:ser>
        <c:dLbls>
          <c:showVal val="1"/>
        </c:dLbls>
        <c:gapWidth val="182"/>
        <c:axId val="227640064"/>
        <c:axId val="227641600"/>
      </c:barChart>
      <c:catAx>
        <c:axId val="227640064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27641600"/>
        <c:crosses val="autoZero"/>
        <c:auto val="1"/>
        <c:lblAlgn val="ctr"/>
        <c:lblOffset val="100"/>
      </c:catAx>
      <c:valAx>
        <c:axId val="227641600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1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27640064"/>
        <c:crosses val="autoZero"/>
        <c:crossBetween val="between"/>
        <c:majorUnit val="0.2"/>
      </c:valAx>
      <c:spPr>
        <a:noFill/>
        <a:ln w="25400"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/>
      </a:pPr>
      <a:endParaRPr lang="ru-RU"/>
    </a:p>
  </c:txPr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32299786896355448"/>
          <c:y val="6.5230035890468399E-2"/>
          <c:w val="0.62826296874037357"/>
          <c:h val="0.93476996410953161"/>
        </c:manualLayout>
      </c:layout>
      <c:barChart>
        <c:barDir val="bar"/>
        <c:grouping val="percent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</c:v>
                </c:pt>
              </c:strCache>
            </c:strRef>
          </c:tx>
          <c:spPr>
            <a:solidFill>
              <a:srgbClr val="78973B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rgbClr val="78973B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Лист1!$A$2:$A$37</c:f>
              <c:strCache>
                <c:ptCount val="36"/>
                <c:pt idx="0">
                  <c:v>В среднем по НСО</c:v>
                </c:pt>
                <c:pt idx="1">
                  <c:v>Кыштовский МР</c:v>
                </c:pt>
                <c:pt idx="2">
                  <c:v>Венгеровский МР</c:v>
                </c:pt>
                <c:pt idx="3">
                  <c:v>Усть-Таркский МР</c:v>
                </c:pt>
                <c:pt idx="4">
                  <c:v>Убинский МР</c:v>
                </c:pt>
                <c:pt idx="5">
                  <c:v>Ордынский МР</c:v>
                </c:pt>
                <c:pt idx="6">
                  <c:v>Доволенский МР</c:v>
                </c:pt>
                <c:pt idx="7">
                  <c:v>Баганский МР</c:v>
                </c:pt>
                <c:pt idx="8">
                  <c:v>Здвинский МР</c:v>
                </c:pt>
                <c:pt idx="9">
                  <c:v>Новосибирский МР</c:v>
                </c:pt>
                <c:pt idx="10">
                  <c:v>Барабинский МР</c:v>
                </c:pt>
                <c:pt idx="11">
                  <c:v>Тогучинский МР</c:v>
                </c:pt>
                <c:pt idx="12">
                  <c:v>Кочковский МР</c:v>
                </c:pt>
                <c:pt idx="13">
                  <c:v>Чулымский МР</c:v>
                </c:pt>
                <c:pt idx="14">
                  <c:v>Северный МР</c:v>
                </c:pt>
                <c:pt idx="15">
                  <c:v>Чистоозерный МР</c:v>
                </c:pt>
                <c:pt idx="16">
                  <c:v>Татарский МР</c:v>
                </c:pt>
                <c:pt idx="17">
                  <c:v>Куйбышевский МР</c:v>
                </c:pt>
                <c:pt idx="18">
                  <c:v>Мошковский МР</c:v>
                </c:pt>
                <c:pt idx="19">
                  <c:v>Колыванский МР</c:v>
                </c:pt>
                <c:pt idx="20">
                  <c:v>р. п. Кольцово</c:v>
                </c:pt>
                <c:pt idx="21">
                  <c:v>Карасукский МР</c:v>
                </c:pt>
                <c:pt idx="22">
                  <c:v>г. Искитим</c:v>
                </c:pt>
                <c:pt idx="23">
                  <c:v>г. Обь</c:v>
                </c:pt>
                <c:pt idx="24">
                  <c:v>Маслянинский МР</c:v>
                </c:pt>
                <c:pt idx="25">
                  <c:v>Черепановский МР</c:v>
                </c:pt>
                <c:pt idx="26">
                  <c:v>Искитимский МР</c:v>
                </c:pt>
                <c:pt idx="27">
                  <c:v>г. Новосибирск</c:v>
                </c:pt>
                <c:pt idx="28">
                  <c:v>г. Бердск</c:v>
                </c:pt>
                <c:pt idx="29">
                  <c:v>Сузунский МР</c:v>
                </c:pt>
                <c:pt idx="30">
                  <c:v>Каргатский МР</c:v>
                </c:pt>
                <c:pt idx="31">
                  <c:v>Краснозерский МР</c:v>
                </c:pt>
                <c:pt idx="32">
                  <c:v>Чановский МР</c:v>
                </c:pt>
                <c:pt idx="33">
                  <c:v>Болотнинский МР</c:v>
                </c:pt>
                <c:pt idx="34">
                  <c:v>Коченевский МР</c:v>
                </c:pt>
                <c:pt idx="35">
                  <c:v>Купинский МР</c:v>
                </c:pt>
              </c:strCache>
            </c:strRef>
          </c:cat>
          <c:val>
            <c:numRef>
              <c:f>Лист1!$B$2:$B$37</c:f>
              <c:numCache>
                <c:formatCode>0.0%</c:formatCode>
                <c:ptCount val="36"/>
                <c:pt idx="0">
                  <c:v>0.72500000000000064</c:v>
                </c:pt>
                <c:pt idx="1">
                  <c:v>0.129</c:v>
                </c:pt>
                <c:pt idx="2">
                  <c:v>0.21400000000000041</c:v>
                </c:pt>
                <c:pt idx="3">
                  <c:v>0.30000000000000032</c:v>
                </c:pt>
                <c:pt idx="4">
                  <c:v>0.32900000000000107</c:v>
                </c:pt>
                <c:pt idx="5">
                  <c:v>0.37100000000000083</c:v>
                </c:pt>
                <c:pt idx="6">
                  <c:v>0.38600000000000095</c:v>
                </c:pt>
                <c:pt idx="7">
                  <c:v>0.47100000000000031</c:v>
                </c:pt>
                <c:pt idx="8">
                  <c:v>0.48600000000000032</c:v>
                </c:pt>
                <c:pt idx="9">
                  <c:v>0.48600000000000032</c:v>
                </c:pt>
                <c:pt idx="10">
                  <c:v>0.52900000000000003</c:v>
                </c:pt>
                <c:pt idx="11">
                  <c:v>0.52900000000000003</c:v>
                </c:pt>
                <c:pt idx="12">
                  <c:v>0.54300000000000004</c:v>
                </c:pt>
                <c:pt idx="13">
                  <c:v>0.54300000000000004</c:v>
                </c:pt>
                <c:pt idx="14">
                  <c:v>0.57099999999999995</c:v>
                </c:pt>
                <c:pt idx="15">
                  <c:v>0.60000000000000064</c:v>
                </c:pt>
                <c:pt idx="16">
                  <c:v>0.6430000000000019</c:v>
                </c:pt>
                <c:pt idx="17">
                  <c:v>0.65700000000000214</c:v>
                </c:pt>
                <c:pt idx="18">
                  <c:v>0.70000000000000062</c:v>
                </c:pt>
                <c:pt idx="19">
                  <c:v>0.71400000000000063</c:v>
                </c:pt>
                <c:pt idx="20">
                  <c:v>0.72900000000000065</c:v>
                </c:pt>
                <c:pt idx="21">
                  <c:v>0.72900000000000065</c:v>
                </c:pt>
                <c:pt idx="22">
                  <c:v>0.74300000000000166</c:v>
                </c:pt>
                <c:pt idx="23">
                  <c:v>0.74300000000000166</c:v>
                </c:pt>
                <c:pt idx="24">
                  <c:v>0.75700000000000189</c:v>
                </c:pt>
                <c:pt idx="25">
                  <c:v>0.75700000000000189</c:v>
                </c:pt>
                <c:pt idx="26">
                  <c:v>0.77100000000000191</c:v>
                </c:pt>
                <c:pt idx="27">
                  <c:v>0.77700000000000213</c:v>
                </c:pt>
                <c:pt idx="28">
                  <c:v>0.78600000000000003</c:v>
                </c:pt>
                <c:pt idx="29">
                  <c:v>0.78600000000000003</c:v>
                </c:pt>
                <c:pt idx="30">
                  <c:v>0.81399999999999995</c:v>
                </c:pt>
                <c:pt idx="31">
                  <c:v>0.81399999999999995</c:v>
                </c:pt>
                <c:pt idx="32">
                  <c:v>0.81399999999999995</c:v>
                </c:pt>
                <c:pt idx="33">
                  <c:v>0.84300000000000064</c:v>
                </c:pt>
                <c:pt idx="34">
                  <c:v>0.87100000000000166</c:v>
                </c:pt>
                <c:pt idx="35">
                  <c:v>0.87100000000000166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3EB-4B29-B090-8B0D5A931AF0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Не удовлетворен</c:v>
                </c:pt>
              </c:strCache>
            </c:strRef>
          </c:tx>
          <c:spPr>
            <a:solidFill>
              <a:srgbClr val="B73B61"/>
            </a:solidFill>
            <a:ln>
              <a:noFill/>
            </a:ln>
            <a:effectLst/>
          </c:spPr>
          <c:dLbls>
            <c:dLbl>
              <c:idx val="35"/>
              <c:layout>
                <c:manualLayout>
                  <c:x val="-1.9453150329622887E-2"/>
                  <c:y val="-1.3595195808341872E-17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E6E-4FA8-B729-9ACC47DE6DFF}"/>
                </c:ext>
              </c:extLst>
            </c:dLbl>
            <c:spPr>
              <a:solidFill>
                <a:schemeClr val="bg1"/>
              </a:solidFill>
              <a:ln w="12700">
                <a:solidFill>
                  <a:srgbClr val="A84A6C">
                    <a:lumMod val="60000"/>
                    <a:lumOff val="40000"/>
                  </a:srgbClr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Лист1!$A$2:$A$37</c:f>
              <c:strCache>
                <c:ptCount val="36"/>
                <c:pt idx="0">
                  <c:v>В среднем по НСО</c:v>
                </c:pt>
                <c:pt idx="1">
                  <c:v>Кыштовский МР</c:v>
                </c:pt>
                <c:pt idx="2">
                  <c:v>Венгеровский МР</c:v>
                </c:pt>
                <c:pt idx="3">
                  <c:v>Усть-Таркский МР</c:v>
                </c:pt>
                <c:pt idx="4">
                  <c:v>Убинский МР</c:v>
                </c:pt>
                <c:pt idx="5">
                  <c:v>Ордынский МР</c:v>
                </c:pt>
                <c:pt idx="6">
                  <c:v>Доволенский МР</c:v>
                </c:pt>
                <c:pt idx="7">
                  <c:v>Баганский МР</c:v>
                </c:pt>
                <c:pt idx="8">
                  <c:v>Здвинский МР</c:v>
                </c:pt>
                <c:pt idx="9">
                  <c:v>Новосибирский МР</c:v>
                </c:pt>
                <c:pt idx="10">
                  <c:v>Барабинский МР</c:v>
                </c:pt>
                <c:pt idx="11">
                  <c:v>Тогучинский МР</c:v>
                </c:pt>
                <c:pt idx="12">
                  <c:v>Кочковский МР</c:v>
                </c:pt>
                <c:pt idx="13">
                  <c:v>Чулымский МР</c:v>
                </c:pt>
                <c:pt idx="14">
                  <c:v>Северный МР</c:v>
                </c:pt>
                <c:pt idx="15">
                  <c:v>Чистоозерный МР</c:v>
                </c:pt>
                <c:pt idx="16">
                  <c:v>Татарский МР</c:v>
                </c:pt>
                <c:pt idx="17">
                  <c:v>Куйбышевский МР</c:v>
                </c:pt>
                <c:pt idx="18">
                  <c:v>Мошковский МР</c:v>
                </c:pt>
                <c:pt idx="19">
                  <c:v>Колыванский МР</c:v>
                </c:pt>
                <c:pt idx="20">
                  <c:v>р. п. Кольцово</c:v>
                </c:pt>
                <c:pt idx="21">
                  <c:v>Карасукский МР</c:v>
                </c:pt>
                <c:pt idx="22">
                  <c:v>г. Искитим</c:v>
                </c:pt>
                <c:pt idx="23">
                  <c:v>г. Обь</c:v>
                </c:pt>
                <c:pt idx="24">
                  <c:v>Маслянинский МР</c:v>
                </c:pt>
                <c:pt idx="25">
                  <c:v>Черепановский МР</c:v>
                </c:pt>
                <c:pt idx="26">
                  <c:v>Искитимский МР</c:v>
                </c:pt>
                <c:pt idx="27">
                  <c:v>г. Новосибирск</c:v>
                </c:pt>
                <c:pt idx="28">
                  <c:v>г. Бердск</c:v>
                </c:pt>
                <c:pt idx="29">
                  <c:v>Сузунский МР</c:v>
                </c:pt>
                <c:pt idx="30">
                  <c:v>Каргатский МР</c:v>
                </c:pt>
                <c:pt idx="31">
                  <c:v>Краснозерский МР</c:v>
                </c:pt>
                <c:pt idx="32">
                  <c:v>Чановский МР</c:v>
                </c:pt>
                <c:pt idx="33">
                  <c:v>Болотнинский МР</c:v>
                </c:pt>
                <c:pt idx="34">
                  <c:v>Коченевский МР</c:v>
                </c:pt>
                <c:pt idx="35">
                  <c:v>Купинский МР</c:v>
                </c:pt>
              </c:strCache>
            </c:strRef>
          </c:cat>
          <c:val>
            <c:numRef>
              <c:f>Лист1!$C$2:$C$37</c:f>
              <c:numCache>
                <c:formatCode>0.0%</c:formatCode>
                <c:ptCount val="36"/>
                <c:pt idx="0">
                  <c:v>0.17700000000000021</c:v>
                </c:pt>
                <c:pt idx="1">
                  <c:v>0.42900000000000038</c:v>
                </c:pt>
                <c:pt idx="2">
                  <c:v>0.58599999999999997</c:v>
                </c:pt>
                <c:pt idx="3">
                  <c:v>0.47100000000000031</c:v>
                </c:pt>
                <c:pt idx="4">
                  <c:v>0.42900000000000038</c:v>
                </c:pt>
                <c:pt idx="5">
                  <c:v>0.30000000000000032</c:v>
                </c:pt>
                <c:pt idx="6">
                  <c:v>0.21400000000000041</c:v>
                </c:pt>
                <c:pt idx="7">
                  <c:v>0.52900000000000003</c:v>
                </c:pt>
                <c:pt idx="8">
                  <c:v>0.22900000000000001</c:v>
                </c:pt>
                <c:pt idx="9">
                  <c:v>0.32900000000000107</c:v>
                </c:pt>
                <c:pt idx="10">
                  <c:v>0.28600000000000031</c:v>
                </c:pt>
                <c:pt idx="11">
                  <c:v>0.30000000000000032</c:v>
                </c:pt>
                <c:pt idx="12">
                  <c:v>0.25700000000000001</c:v>
                </c:pt>
                <c:pt idx="13">
                  <c:v>0.25700000000000001</c:v>
                </c:pt>
                <c:pt idx="14">
                  <c:v>0.21400000000000041</c:v>
                </c:pt>
                <c:pt idx="15">
                  <c:v>0.28600000000000031</c:v>
                </c:pt>
                <c:pt idx="16">
                  <c:v>0.15700000000000044</c:v>
                </c:pt>
                <c:pt idx="17">
                  <c:v>0.114</c:v>
                </c:pt>
                <c:pt idx="18">
                  <c:v>0.21400000000000041</c:v>
                </c:pt>
                <c:pt idx="19">
                  <c:v>0.1</c:v>
                </c:pt>
                <c:pt idx="20">
                  <c:v>0.18600000000000044</c:v>
                </c:pt>
                <c:pt idx="21">
                  <c:v>0.2</c:v>
                </c:pt>
                <c:pt idx="22">
                  <c:v>0.18600000000000044</c:v>
                </c:pt>
                <c:pt idx="23">
                  <c:v>0.22900000000000001</c:v>
                </c:pt>
                <c:pt idx="24">
                  <c:v>2.9000000000000001E-2</c:v>
                </c:pt>
                <c:pt idx="25">
                  <c:v>0.129</c:v>
                </c:pt>
                <c:pt idx="26">
                  <c:v>0.114</c:v>
                </c:pt>
                <c:pt idx="27">
                  <c:v>0.15700000000000044</c:v>
                </c:pt>
                <c:pt idx="28">
                  <c:v>0.114</c:v>
                </c:pt>
                <c:pt idx="29">
                  <c:v>0.18600000000000044</c:v>
                </c:pt>
                <c:pt idx="30">
                  <c:v>0.14300000000000004</c:v>
                </c:pt>
                <c:pt idx="31">
                  <c:v>0.114</c:v>
                </c:pt>
                <c:pt idx="32">
                  <c:v>0.17100000000000001</c:v>
                </c:pt>
                <c:pt idx="33">
                  <c:v>0.1</c:v>
                </c:pt>
                <c:pt idx="34">
                  <c:v>0</c:v>
                </c:pt>
                <c:pt idx="35">
                  <c:v>0.1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3EB-4B29-B090-8B0D5A931AF0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Затрудняюсь ответить</c:v>
                </c:pt>
              </c:strCache>
            </c:strRef>
          </c:tx>
          <c:spPr>
            <a:solidFill>
              <a:srgbClr val="AEABAB"/>
            </a:solidFill>
            <a:ln>
              <a:noFill/>
            </a:ln>
            <a:effectLst/>
          </c:spPr>
          <c:dLbls>
            <c:dLbl>
              <c:idx val="7"/>
              <c:layout>
                <c:manualLayout>
                  <c:x val="-2.5937533772830441E-2"/>
                  <c:y val="-1.4831294030404152E-3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E6E-4FA8-B729-9ACC47DE6DFF}"/>
                </c:ext>
              </c:extLst>
            </c:dLbl>
            <c:dLbl>
              <c:idx val="23"/>
              <c:layout>
                <c:manualLayout>
                  <c:x val="-1.296876688641522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4E6E-4FA8-B729-9ACC47DE6DFF}"/>
                </c:ext>
              </c:extLst>
            </c:dLbl>
            <c:dLbl>
              <c:idx val="29"/>
              <c:layout>
                <c:manualLayout>
                  <c:x val="-8.6458445909435196E-3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E6E-4FA8-B729-9ACC47DE6DFF}"/>
                </c:ext>
              </c:extLst>
            </c:dLbl>
            <c:dLbl>
              <c:idx val="31"/>
              <c:layout>
                <c:manualLayout>
                  <c:x val="8.6458445909435196E-3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4E6E-4FA8-B729-9ACC47DE6DFF}"/>
                </c:ext>
              </c:extLst>
            </c:dLbl>
            <c:dLbl>
              <c:idx val="32"/>
              <c:layout>
                <c:manualLayout>
                  <c:x val="-1.296876688641522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4E6E-4FA8-B729-9ACC47DE6DFF}"/>
                </c:ext>
              </c:extLst>
            </c:dLbl>
            <c:dLbl>
              <c:idx val="33"/>
              <c:layout>
                <c:manualLayout>
                  <c:x val="6.4843834432076371E-3"/>
                  <c:y val="-1.3595195808341872E-17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4E6E-4FA8-B729-9ACC47DE6DFF}"/>
                </c:ext>
              </c:extLst>
            </c:dLbl>
            <c:dLbl>
              <c:idx val="34"/>
              <c:layout>
                <c:manualLayout>
                  <c:x val="2.3776072625094652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4E6E-4FA8-B729-9ACC47DE6DFF}"/>
                </c:ext>
              </c:extLst>
            </c:dLbl>
            <c:spPr>
              <a:solidFill>
                <a:schemeClr val="bg1"/>
              </a:solidFill>
              <a:ln w="12700">
                <a:solidFill>
                  <a:srgbClr val="AEABAB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Лист1!$A$2:$A$37</c:f>
              <c:strCache>
                <c:ptCount val="36"/>
                <c:pt idx="0">
                  <c:v>В среднем по НСО</c:v>
                </c:pt>
                <c:pt idx="1">
                  <c:v>Кыштовский МР</c:v>
                </c:pt>
                <c:pt idx="2">
                  <c:v>Венгеровский МР</c:v>
                </c:pt>
                <c:pt idx="3">
                  <c:v>Усть-Таркский МР</c:v>
                </c:pt>
                <c:pt idx="4">
                  <c:v>Убинский МР</c:v>
                </c:pt>
                <c:pt idx="5">
                  <c:v>Ордынский МР</c:v>
                </c:pt>
                <c:pt idx="6">
                  <c:v>Доволенский МР</c:v>
                </c:pt>
                <c:pt idx="7">
                  <c:v>Баганский МР</c:v>
                </c:pt>
                <c:pt idx="8">
                  <c:v>Здвинский МР</c:v>
                </c:pt>
                <c:pt idx="9">
                  <c:v>Новосибирский МР</c:v>
                </c:pt>
                <c:pt idx="10">
                  <c:v>Барабинский МР</c:v>
                </c:pt>
                <c:pt idx="11">
                  <c:v>Тогучинский МР</c:v>
                </c:pt>
                <c:pt idx="12">
                  <c:v>Кочковский МР</c:v>
                </c:pt>
                <c:pt idx="13">
                  <c:v>Чулымский МР</c:v>
                </c:pt>
                <c:pt idx="14">
                  <c:v>Северный МР</c:v>
                </c:pt>
                <c:pt idx="15">
                  <c:v>Чистоозерный МР</c:v>
                </c:pt>
                <c:pt idx="16">
                  <c:v>Татарский МР</c:v>
                </c:pt>
                <c:pt idx="17">
                  <c:v>Куйбышевский МР</c:v>
                </c:pt>
                <c:pt idx="18">
                  <c:v>Мошковский МР</c:v>
                </c:pt>
                <c:pt idx="19">
                  <c:v>Колыванский МР</c:v>
                </c:pt>
                <c:pt idx="20">
                  <c:v>р. п. Кольцово</c:v>
                </c:pt>
                <c:pt idx="21">
                  <c:v>Карасукский МР</c:v>
                </c:pt>
                <c:pt idx="22">
                  <c:v>г. Искитим</c:v>
                </c:pt>
                <c:pt idx="23">
                  <c:v>г. Обь</c:v>
                </c:pt>
                <c:pt idx="24">
                  <c:v>Маслянинский МР</c:v>
                </c:pt>
                <c:pt idx="25">
                  <c:v>Черепановский МР</c:v>
                </c:pt>
                <c:pt idx="26">
                  <c:v>Искитимский МР</c:v>
                </c:pt>
                <c:pt idx="27">
                  <c:v>г. Новосибирск</c:v>
                </c:pt>
                <c:pt idx="28">
                  <c:v>г. Бердск</c:v>
                </c:pt>
                <c:pt idx="29">
                  <c:v>Сузунский МР</c:v>
                </c:pt>
                <c:pt idx="30">
                  <c:v>Каргатский МР</c:v>
                </c:pt>
                <c:pt idx="31">
                  <c:v>Краснозерский МР</c:v>
                </c:pt>
                <c:pt idx="32">
                  <c:v>Чановский МР</c:v>
                </c:pt>
                <c:pt idx="33">
                  <c:v>Болотнинский МР</c:v>
                </c:pt>
                <c:pt idx="34">
                  <c:v>Коченевский МР</c:v>
                </c:pt>
                <c:pt idx="35">
                  <c:v>Купинский МР</c:v>
                </c:pt>
              </c:strCache>
            </c:strRef>
          </c:cat>
          <c:val>
            <c:numRef>
              <c:f>Лист1!$D$2:$D$37</c:f>
              <c:numCache>
                <c:formatCode>0.0%</c:formatCode>
                <c:ptCount val="36"/>
                <c:pt idx="0">
                  <c:v>9.8000000000000226E-2</c:v>
                </c:pt>
                <c:pt idx="1">
                  <c:v>0.443</c:v>
                </c:pt>
                <c:pt idx="2">
                  <c:v>0.2</c:v>
                </c:pt>
                <c:pt idx="3">
                  <c:v>0.22900000000000001</c:v>
                </c:pt>
                <c:pt idx="4">
                  <c:v>0.24300000000000024</c:v>
                </c:pt>
                <c:pt idx="5">
                  <c:v>0.32900000000000107</c:v>
                </c:pt>
                <c:pt idx="6">
                  <c:v>0.4</c:v>
                </c:pt>
                <c:pt idx="7">
                  <c:v>0</c:v>
                </c:pt>
                <c:pt idx="8">
                  <c:v>0.28600000000000031</c:v>
                </c:pt>
                <c:pt idx="9">
                  <c:v>0.18600000000000044</c:v>
                </c:pt>
                <c:pt idx="10">
                  <c:v>0.18600000000000044</c:v>
                </c:pt>
                <c:pt idx="11">
                  <c:v>0.17100000000000001</c:v>
                </c:pt>
                <c:pt idx="12">
                  <c:v>0.2</c:v>
                </c:pt>
                <c:pt idx="13">
                  <c:v>0.2</c:v>
                </c:pt>
                <c:pt idx="14">
                  <c:v>0.21400000000000041</c:v>
                </c:pt>
                <c:pt idx="15">
                  <c:v>0.114</c:v>
                </c:pt>
                <c:pt idx="16">
                  <c:v>0.2</c:v>
                </c:pt>
                <c:pt idx="17">
                  <c:v>0.22900000000000001</c:v>
                </c:pt>
                <c:pt idx="18">
                  <c:v>8.6000000000000021E-2</c:v>
                </c:pt>
                <c:pt idx="19">
                  <c:v>0.18600000000000044</c:v>
                </c:pt>
                <c:pt idx="20">
                  <c:v>8.6000000000000021E-2</c:v>
                </c:pt>
                <c:pt idx="21">
                  <c:v>7.0999999999999994E-2</c:v>
                </c:pt>
                <c:pt idx="22">
                  <c:v>7.0999999999999994E-2</c:v>
                </c:pt>
                <c:pt idx="23">
                  <c:v>2.9000000000000001E-2</c:v>
                </c:pt>
                <c:pt idx="24">
                  <c:v>0.21400000000000041</c:v>
                </c:pt>
                <c:pt idx="25">
                  <c:v>0.114</c:v>
                </c:pt>
                <c:pt idx="26">
                  <c:v>0.114</c:v>
                </c:pt>
                <c:pt idx="27">
                  <c:v>6.7000000000000004E-2</c:v>
                </c:pt>
                <c:pt idx="28">
                  <c:v>0.1</c:v>
                </c:pt>
                <c:pt idx="29">
                  <c:v>2.9000000000000001E-2</c:v>
                </c:pt>
                <c:pt idx="30">
                  <c:v>4.3000000000000003E-2</c:v>
                </c:pt>
                <c:pt idx="31">
                  <c:v>7.0999999999999994E-2</c:v>
                </c:pt>
                <c:pt idx="32">
                  <c:v>1.4E-2</c:v>
                </c:pt>
                <c:pt idx="33">
                  <c:v>5.7000000000000023E-2</c:v>
                </c:pt>
                <c:pt idx="34">
                  <c:v>0.129</c:v>
                </c:pt>
                <c:pt idx="35">
                  <c:v>2.9000000000000001E-2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B3EB-4B29-B090-8B0D5A931AF0}"/>
            </c:ext>
          </c:extLst>
        </c:ser>
        <c:dLbls>
          <c:showVal val="1"/>
        </c:dLbls>
        <c:overlap val="100"/>
        <c:axId val="227651968"/>
        <c:axId val="227653504"/>
      </c:barChart>
      <c:catAx>
        <c:axId val="227651968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vert="horz"/>
          <a:lstStyle/>
          <a:p>
            <a:pPr>
              <a:defRPr/>
            </a:pPr>
            <a:endParaRPr lang="ru-RU"/>
          </a:p>
        </c:txPr>
        <c:crossAx val="227653504"/>
        <c:crosses val="autoZero"/>
        <c:auto val="1"/>
        <c:lblAlgn val="ctr"/>
        <c:lblOffset val="100"/>
      </c:catAx>
      <c:valAx>
        <c:axId val="227653504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tickLblPos val="none"/>
        <c:crossAx val="22765196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30616993517417651"/>
          <c:y val="1.580916277066929E-2"/>
          <c:w val="0.63211490490636857"/>
          <c:h val="3.9894529783483616E-2"/>
        </c:manualLayout>
      </c:layout>
      <c:spPr>
        <a:noFill/>
        <a:ln>
          <a:noFill/>
        </a:ln>
        <a:effectLst/>
      </c:spPr>
      <c:txPr>
        <a:bodyPr rot="0" vert="horz"/>
        <a:lstStyle/>
        <a:p>
          <a:pPr>
            <a:defRPr/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5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/>
  <c:userShapes r:id="rId3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1030033840947623"/>
          <c:y val="0.12323234341900197"/>
          <c:w val="0.78969966159052785"/>
          <c:h val="0.82326609554516339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chemeClr val="accent1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Доля населения, удовлетворенных стоимостью ФП в среднем по НСО</c:v>
                </c:pt>
                <c:pt idx="1">
                  <c:v>Доля населения,  удовлетворенных стоимостью ФП в среднем по РФ</c:v>
                </c:pt>
              </c:strCache>
            </c:strRef>
          </c:cat>
          <c:val>
            <c:numRef>
              <c:f>Лист1!$B$2:$B$3</c:f>
              <c:numCache>
                <c:formatCode>0.0%</c:formatCode>
                <c:ptCount val="2"/>
                <c:pt idx="0">
                  <c:v>0.29500000000000032</c:v>
                </c:pt>
                <c:pt idx="1">
                  <c:v>0.87580000000000224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D92-4F86-B86B-1F08535D8009}"/>
            </c:ext>
          </c:extLst>
        </c:ser>
        <c:dLbls>
          <c:showVal val="1"/>
        </c:dLbls>
        <c:gapWidth val="182"/>
        <c:axId val="227723904"/>
        <c:axId val="227737984"/>
      </c:barChart>
      <c:catAx>
        <c:axId val="227723904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vert="horz"/>
          <a:lstStyle/>
          <a:p>
            <a:pPr>
              <a:defRPr/>
            </a:pPr>
            <a:endParaRPr lang="ru-RU"/>
          </a:p>
        </c:txPr>
        <c:crossAx val="227737984"/>
        <c:crosses val="autoZero"/>
        <c:auto val="1"/>
        <c:lblAlgn val="ctr"/>
        <c:lblOffset val="100"/>
      </c:catAx>
      <c:valAx>
        <c:axId val="227737984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1"/>
        <c:tickLblPos val="nextTo"/>
        <c:spPr>
          <a:noFill/>
          <a:ln>
            <a:noFill/>
          </a:ln>
          <a:effectLst/>
        </c:spPr>
        <c:txPr>
          <a:bodyPr rot="-60000000" vert="horz"/>
          <a:lstStyle/>
          <a:p>
            <a:pPr>
              <a:defRPr/>
            </a:pPr>
            <a:endParaRPr lang="ru-RU"/>
          </a:p>
        </c:txPr>
        <c:crossAx val="227723904"/>
        <c:crosses val="autoZero"/>
        <c:crossBetween val="between"/>
        <c:majorUnit val="0.2"/>
      </c:valAx>
      <c:spPr>
        <a:noFill/>
        <a:ln w="25400"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100"/>
      </a:pPr>
      <a:endParaRPr lang="ru-RU"/>
    </a:p>
  </c:txPr>
  <c:externalData r:id="rId2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32299786896355448"/>
          <c:y val="6.5230035890468399E-2"/>
          <c:w val="0.62826296874037357"/>
          <c:h val="0.88793369108974018"/>
        </c:manualLayout>
      </c:layout>
      <c:barChart>
        <c:barDir val="bar"/>
        <c:grouping val="percent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</c:v>
                </c:pt>
              </c:strCache>
            </c:strRef>
          </c:tx>
          <c:spPr>
            <a:solidFill>
              <a:srgbClr val="78973B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rgbClr val="78973B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Лист1!$A$2:$A$37</c:f>
              <c:strCache>
                <c:ptCount val="36"/>
                <c:pt idx="0">
                  <c:v>В среднем по НСО</c:v>
                </c:pt>
                <c:pt idx="1">
                  <c:v>Кыштовский МР</c:v>
                </c:pt>
                <c:pt idx="2">
                  <c:v>Усть-Таркский МР</c:v>
                </c:pt>
                <c:pt idx="3">
                  <c:v>Тогучинский МР</c:v>
                </c:pt>
                <c:pt idx="4">
                  <c:v>Ордынский МР</c:v>
                </c:pt>
                <c:pt idx="5">
                  <c:v>г. Новосибирск</c:v>
                </c:pt>
                <c:pt idx="6">
                  <c:v>Доволенский МР</c:v>
                </c:pt>
                <c:pt idx="7">
                  <c:v>Маслянинский МР</c:v>
                </c:pt>
                <c:pt idx="8">
                  <c:v>Новосибирский МР</c:v>
                </c:pt>
                <c:pt idx="9">
                  <c:v>Татарский МР</c:v>
                </c:pt>
                <c:pt idx="10">
                  <c:v>Убинский МР</c:v>
                </c:pt>
                <c:pt idx="11">
                  <c:v>г. Искитим</c:v>
                </c:pt>
                <c:pt idx="12">
                  <c:v>Венгеровский МР</c:v>
                </c:pt>
                <c:pt idx="13">
                  <c:v>Чулымский МР</c:v>
                </c:pt>
                <c:pt idx="14">
                  <c:v>Барабинский МР</c:v>
                </c:pt>
                <c:pt idx="15">
                  <c:v>Карасукский МР</c:v>
                </c:pt>
                <c:pt idx="16">
                  <c:v>Каргатский МР</c:v>
                </c:pt>
                <c:pt idx="17">
                  <c:v>р. п. Кольцово</c:v>
                </c:pt>
                <c:pt idx="18">
                  <c:v>г. Бердск</c:v>
                </c:pt>
                <c:pt idx="19">
                  <c:v>Черепановский МР</c:v>
                </c:pt>
                <c:pt idx="20">
                  <c:v>Искитимский МР</c:v>
                </c:pt>
                <c:pt idx="21">
                  <c:v>Чановский МР</c:v>
                </c:pt>
                <c:pt idx="22">
                  <c:v>Чистоозерный МР</c:v>
                </c:pt>
                <c:pt idx="23">
                  <c:v>Баганский МР</c:v>
                </c:pt>
                <c:pt idx="24">
                  <c:v>Здвинский МР</c:v>
                </c:pt>
                <c:pt idx="25">
                  <c:v>Северный МР</c:v>
                </c:pt>
                <c:pt idx="26">
                  <c:v>Болотнинский МР</c:v>
                </c:pt>
                <c:pt idx="27">
                  <c:v>г. Обь</c:v>
                </c:pt>
                <c:pt idx="28">
                  <c:v>Коченевский МР</c:v>
                </c:pt>
                <c:pt idx="29">
                  <c:v>Краснозерский МР</c:v>
                </c:pt>
                <c:pt idx="30">
                  <c:v>Мошковский МР</c:v>
                </c:pt>
                <c:pt idx="31">
                  <c:v>Кочковский МР</c:v>
                </c:pt>
                <c:pt idx="32">
                  <c:v>Купинский МР</c:v>
                </c:pt>
                <c:pt idx="33">
                  <c:v>Колыванский МР</c:v>
                </c:pt>
                <c:pt idx="34">
                  <c:v>Куйбышевский МР</c:v>
                </c:pt>
                <c:pt idx="35">
                  <c:v>Сузунский МР</c:v>
                </c:pt>
              </c:strCache>
            </c:strRef>
          </c:cat>
          <c:val>
            <c:numRef>
              <c:f>Лист1!$B$2:$B$37</c:f>
              <c:numCache>
                <c:formatCode>0.0%</c:formatCode>
                <c:ptCount val="36"/>
                <c:pt idx="0">
                  <c:v>0.29500000000000032</c:v>
                </c:pt>
                <c:pt idx="1">
                  <c:v>4.3000000000000003E-2</c:v>
                </c:pt>
                <c:pt idx="2">
                  <c:v>0.1</c:v>
                </c:pt>
                <c:pt idx="3">
                  <c:v>0.129</c:v>
                </c:pt>
                <c:pt idx="4">
                  <c:v>0.17100000000000001</c:v>
                </c:pt>
                <c:pt idx="5">
                  <c:v>0.22700000000000001</c:v>
                </c:pt>
                <c:pt idx="6">
                  <c:v>0.24300000000000024</c:v>
                </c:pt>
                <c:pt idx="7">
                  <c:v>0.24300000000000024</c:v>
                </c:pt>
                <c:pt idx="8">
                  <c:v>0.27100000000000002</c:v>
                </c:pt>
                <c:pt idx="9">
                  <c:v>0.27100000000000002</c:v>
                </c:pt>
                <c:pt idx="10">
                  <c:v>0.28600000000000031</c:v>
                </c:pt>
                <c:pt idx="11">
                  <c:v>0.31400000000000083</c:v>
                </c:pt>
                <c:pt idx="12">
                  <c:v>0.31400000000000083</c:v>
                </c:pt>
                <c:pt idx="13">
                  <c:v>0.31400000000000083</c:v>
                </c:pt>
                <c:pt idx="14">
                  <c:v>0.37100000000000083</c:v>
                </c:pt>
                <c:pt idx="15">
                  <c:v>0.37100000000000083</c:v>
                </c:pt>
                <c:pt idx="16">
                  <c:v>0.38600000000000095</c:v>
                </c:pt>
                <c:pt idx="17">
                  <c:v>0.4</c:v>
                </c:pt>
                <c:pt idx="18">
                  <c:v>0.41400000000000031</c:v>
                </c:pt>
                <c:pt idx="19">
                  <c:v>0.41400000000000031</c:v>
                </c:pt>
                <c:pt idx="20">
                  <c:v>0.42900000000000038</c:v>
                </c:pt>
                <c:pt idx="21">
                  <c:v>0.45700000000000002</c:v>
                </c:pt>
                <c:pt idx="22">
                  <c:v>0.47100000000000031</c:v>
                </c:pt>
                <c:pt idx="23">
                  <c:v>0.48600000000000032</c:v>
                </c:pt>
                <c:pt idx="24">
                  <c:v>0.48600000000000032</c:v>
                </c:pt>
                <c:pt idx="25">
                  <c:v>0.5</c:v>
                </c:pt>
                <c:pt idx="26">
                  <c:v>0.51400000000000001</c:v>
                </c:pt>
                <c:pt idx="27">
                  <c:v>0.54300000000000004</c:v>
                </c:pt>
                <c:pt idx="28">
                  <c:v>0.54300000000000004</c:v>
                </c:pt>
                <c:pt idx="29">
                  <c:v>0.54300000000000004</c:v>
                </c:pt>
                <c:pt idx="30">
                  <c:v>0.54300000000000004</c:v>
                </c:pt>
                <c:pt idx="31">
                  <c:v>0.57099999999999995</c:v>
                </c:pt>
                <c:pt idx="32">
                  <c:v>0.57099999999999995</c:v>
                </c:pt>
                <c:pt idx="33">
                  <c:v>0.58599999999999997</c:v>
                </c:pt>
                <c:pt idx="34">
                  <c:v>0.60000000000000064</c:v>
                </c:pt>
                <c:pt idx="35">
                  <c:v>0.6430000000000019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3EB-4B29-B090-8B0D5A931AF0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Не удовлетворен</c:v>
                </c:pt>
              </c:strCache>
            </c:strRef>
          </c:tx>
          <c:spPr>
            <a:solidFill>
              <a:srgbClr val="B73B61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rgbClr val="A84A6C">
                    <a:lumMod val="60000"/>
                    <a:lumOff val="40000"/>
                  </a:srgbClr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Лист1!$A$2:$A$37</c:f>
              <c:strCache>
                <c:ptCount val="36"/>
                <c:pt idx="0">
                  <c:v>В среднем по НСО</c:v>
                </c:pt>
                <c:pt idx="1">
                  <c:v>Кыштовский МР</c:v>
                </c:pt>
                <c:pt idx="2">
                  <c:v>Усть-Таркский МР</c:v>
                </c:pt>
                <c:pt idx="3">
                  <c:v>Тогучинский МР</c:v>
                </c:pt>
                <c:pt idx="4">
                  <c:v>Ордынский МР</c:v>
                </c:pt>
                <c:pt idx="5">
                  <c:v>г. Новосибирск</c:v>
                </c:pt>
                <c:pt idx="6">
                  <c:v>Доволенский МР</c:v>
                </c:pt>
                <c:pt idx="7">
                  <c:v>Маслянинский МР</c:v>
                </c:pt>
                <c:pt idx="8">
                  <c:v>Новосибирский МР</c:v>
                </c:pt>
                <c:pt idx="9">
                  <c:v>Татарский МР</c:v>
                </c:pt>
                <c:pt idx="10">
                  <c:v>Убинский МР</c:v>
                </c:pt>
                <c:pt idx="11">
                  <c:v>г. Искитим</c:v>
                </c:pt>
                <c:pt idx="12">
                  <c:v>Венгеровский МР</c:v>
                </c:pt>
                <c:pt idx="13">
                  <c:v>Чулымский МР</c:v>
                </c:pt>
                <c:pt idx="14">
                  <c:v>Барабинский МР</c:v>
                </c:pt>
                <c:pt idx="15">
                  <c:v>Карасукский МР</c:v>
                </c:pt>
                <c:pt idx="16">
                  <c:v>Каргатский МР</c:v>
                </c:pt>
                <c:pt idx="17">
                  <c:v>р. п. Кольцово</c:v>
                </c:pt>
                <c:pt idx="18">
                  <c:v>г. Бердск</c:v>
                </c:pt>
                <c:pt idx="19">
                  <c:v>Черепановский МР</c:v>
                </c:pt>
                <c:pt idx="20">
                  <c:v>Искитимский МР</c:v>
                </c:pt>
                <c:pt idx="21">
                  <c:v>Чановский МР</c:v>
                </c:pt>
                <c:pt idx="22">
                  <c:v>Чистоозерный МР</c:v>
                </c:pt>
                <c:pt idx="23">
                  <c:v>Баганский МР</c:v>
                </c:pt>
                <c:pt idx="24">
                  <c:v>Здвинский МР</c:v>
                </c:pt>
                <c:pt idx="25">
                  <c:v>Северный МР</c:v>
                </c:pt>
                <c:pt idx="26">
                  <c:v>Болотнинский МР</c:v>
                </c:pt>
                <c:pt idx="27">
                  <c:v>г. Обь</c:v>
                </c:pt>
                <c:pt idx="28">
                  <c:v>Коченевский МР</c:v>
                </c:pt>
                <c:pt idx="29">
                  <c:v>Краснозерский МР</c:v>
                </c:pt>
                <c:pt idx="30">
                  <c:v>Мошковский МР</c:v>
                </c:pt>
                <c:pt idx="31">
                  <c:v>Кочковский МР</c:v>
                </c:pt>
                <c:pt idx="32">
                  <c:v>Купинский МР</c:v>
                </c:pt>
                <c:pt idx="33">
                  <c:v>Колыванский МР</c:v>
                </c:pt>
                <c:pt idx="34">
                  <c:v>Куйбышевский МР</c:v>
                </c:pt>
                <c:pt idx="35">
                  <c:v>Сузунский МР</c:v>
                </c:pt>
              </c:strCache>
            </c:strRef>
          </c:cat>
          <c:val>
            <c:numRef>
              <c:f>Лист1!$C$2:$C$37</c:f>
              <c:numCache>
                <c:formatCode>0.0%</c:formatCode>
                <c:ptCount val="36"/>
                <c:pt idx="0">
                  <c:v>0.56299999999999994</c:v>
                </c:pt>
                <c:pt idx="1">
                  <c:v>0.42900000000000038</c:v>
                </c:pt>
                <c:pt idx="2">
                  <c:v>0.38600000000000095</c:v>
                </c:pt>
                <c:pt idx="3">
                  <c:v>0.6430000000000019</c:v>
                </c:pt>
                <c:pt idx="4">
                  <c:v>0.45700000000000002</c:v>
                </c:pt>
                <c:pt idx="5">
                  <c:v>0.67000000000000215</c:v>
                </c:pt>
                <c:pt idx="6">
                  <c:v>0.21400000000000041</c:v>
                </c:pt>
                <c:pt idx="7">
                  <c:v>0.42900000000000038</c:v>
                </c:pt>
                <c:pt idx="8">
                  <c:v>0.51400000000000001</c:v>
                </c:pt>
                <c:pt idx="9">
                  <c:v>0.443</c:v>
                </c:pt>
                <c:pt idx="10">
                  <c:v>0.28600000000000031</c:v>
                </c:pt>
                <c:pt idx="11">
                  <c:v>0.56299999999999994</c:v>
                </c:pt>
                <c:pt idx="12">
                  <c:v>0.61400000000000166</c:v>
                </c:pt>
                <c:pt idx="13">
                  <c:v>0.32900000000000107</c:v>
                </c:pt>
                <c:pt idx="14">
                  <c:v>0.48600000000000032</c:v>
                </c:pt>
                <c:pt idx="15">
                  <c:v>0.42900000000000038</c:v>
                </c:pt>
                <c:pt idx="16">
                  <c:v>0.55700000000000005</c:v>
                </c:pt>
                <c:pt idx="17">
                  <c:v>0.52900000000000003</c:v>
                </c:pt>
                <c:pt idx="18">
                  <c:v>0.38600000000000095</c:v>
                </c:pt>
                <c:pt idx="19">
                  <c:v>0.443</c:v>
                </c:pt>
                <c:pt idx="20">
                  <c:v>0.38600000000000095</c:v>
                </c:pt>
                <c:pt idx="21">
                  <c:v>0.4</c:v>
                </c:pt>
                <c:pt idx="22">
                  <c:v>0.48600000000000032</c:v>
                </c:pt>
                <c:pt idx="23">
                  <c:v>0.28600000000000031</c:v>
                </c:pt>
                <c:pt idx="24">
                  <c:v>0.51400000000000001</c:v>
                </c:pt>
                <c:pt idx="25">
                  <c:v>0.18600000000000044</c:v>
                </c:pt>
                <c:pt idx="26">
                  <c:v>0.27100000000000002</c:v>
                </c:pt>
                <c:pt idx="27">
                  <c:v>0.24300000000000024</c:v>
                </c:pt>
                <c:pt idx="28">
                  <c:v>0.42900000000000038</c:v>
                </c:pt>
                <c:pt idx="29">
                  <c:v>0.32900000000000107</c:v>
                </c:pt>
                <c:pt idx="30">
                  <c:v>0.30000000000000032</c:v>
                </c:pt>
                <c:pt idx="31">
                  <c:v>0.22900000000000001</c:v>
                </c:pt>
                <c:pt idx="32">
                  <c:v>0.22900000000000001</c:v>
                </c:pt>
                <c:pt idx="33">
                  <c:v>0.37100000000000083</c:v>
                </c:pt>
                <c:pt idx="34">
                  <c:v>0.27100000000000002</c:v>
                </c:pt>
                <c:pt idx="35">
                  <c:v>0.129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3EB-4B29-B090-8B0D5A931AF0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Затрудняюсь ответить</c:v>
                </c:pt>
              </c:strCache>
            </c:strRef>
          </c:tx>
          <c:spPr>
            <a:solidFill>
              <a:srgbClr val="AEABAB"/>
            </a:solidFill>
            <a:ln>
              <a:noFill/>
            </a:ln>
            <a:effectLst/>
          </c:spPr>
          <c:dLbls>
            <c:dLbl>
              <c:idx val="12"/>
              <c:layout>
                <c:manualLayout>
                  <c:x val="-4.3229222954717424E-3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684-48D8-A1A2-CCEF68650F80}"/>
                </c:ext>
              </c:extLst>
            </c:dLbl>
            <c:dLbl>
              <c:idx val="16"/>
              <c:layout>
                <c:manualLayout>
                  <c:x val="-6.4843834432076371E-3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D684-48D8-A1A2-CCEF68650F80}"/>
                </c:ext>
              </c:extLst>
            </c:dLbl>
            <c:dLbl>
              <c:idx val="22"/>
              <c:layout>
                <c:manualLayout>
                  <c:x val="-1.0807305738679367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D684-48D8-A1A2-CCEF68650F80}"/>
                </c:ext>
              </c:extLst>
            </c:dLbl>
            <c:dLbl>
              <c:idx val="24"/>
              <c:layout>
                <c:manualLayout>
                  <c:x val="-2.1614611477358766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684-48D8-A1A2-CCEF68650F80}"/>
                </c:ext>
              </c:extLst>
            </c:dLbl>
            <c:dLbl>
              <c:idx val="28"/>
              <c:layout>
                <c:manualLayout>
                  <c:x val="-1.7291689181886956E-2"/>
                  <c:y val="-2.719039161668384E-17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D684-48D8-A1A2-CCEF68650F80}"/>
                </c:ext>
              </c:extLst>
            </c:dLbl>
            <c:dLbl>
              <c:idx val="33"/>
              <c:layout>
                <c:manualLayout>
                  <c:x val="-1.0807305738679367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D684-48D8-A1A2-CCEF68650F80}"/>
                </c:ext>
              </c:extLst>
            </c:dLbl>
            <c:spPr>
              <a:solidFill>
                <a:schemeClr val="bg1"/>
              </a:solidFill>
              <a:ln w="12700">
                <a:solidFill>
                  <a:srgbClr val="AEABAB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Лист1!$A$2:$A$37</c:f>
              <c:strCache>
                <c:ptCount val="36"/>
                <c:pt idx="0">
                  <c:v>В среднем по НСО</c:v>
                </c:pt>
                <c:pt idx="1">
                  <c:v>Кыштовский МР</c:v>
                </c:pt>
                <c:pt idx="2">
                  <c:v>Усть-Таркский МР</c:v>
                </c:pt>
                <c:pt idx="3">
                  <c:v>Тогучинский МР</c:v>
                </c:pt>
                <c:pt idx="4">
                  <c:v>Ордынский МР</c:v>
                </c:pt>
                <c:pt idx="5">
                  <c:v>г. Новосибирск</c:v>
                </c:pt>
                <c:pt idx="6">
                  <c:v>Доволенский МР</c:v>
                </c:pt>
                <c:pt idx="7">
                  <c:v>Маслянинский МР</c:v>
                </c:pt>
                <c:pt idx="8">
                  <c:v>Новосибирский МР</c:v>
                </c:pt>
                <c:pt idx="9">
                  <c:v>Татарский МР</c:v>
                </c:pt>
                <c:pt idx="10">
                  <c:v>Убинский МР</c:v>
                </c:pt>
                <c:pt idx="11">
                  <c:v>г. Искитим</c:v>
                </c:pt>
                <c:pt idx="12">
                  <c:v>Венгеровский МР</c:v>
                </c:pt>
                <c:pt idx="13">
                  <c:v>Чулымский МР</c:v>
                </c:pt>
                <c:pt idx="14">
                  <c:v>Барабинский МР</c:v>
                </c:pt>
                <c:pt idx="15">
                  <c:v>Карасукский МР</c:v>
                </c:pt>
                <c:pt idx="16">
                  <c:v>Каргатский МР</c:v>
                </c:pt>
                <c:pt idx="17">
                  <c:v>р. п. Кольцово</c:v>
                </c:pt>
                <c:pt idx="18">
                  <c:v>г. Бердск</c:v>
                </c:pt>
                <c:pt idx="19">
                  <c:v>Черепановский МР</c:v>
                </c:pt>
                <c:pt idx="20">
                  <c:v>Искитимский МР</c:v>
                </c:pt>
                <c:pt idx="21">
                  <c:v>Чановский МР</c:v>
                </c:pt>
                <c:pt idx="22">
                  <c:v>Чистоозерный МР</c:v>
                </c:pt>
                <c:pt idx="23">
                  <c:v>Баганский МР</c:v>
                </c:pt>
                <c:pt idx="24">
                  <c:v>Здвинский МР</c:v>
                </c:pt>
                <c:pt idx="25">
                  <c:v>Северный МР</c:v>
                </c:pt>
                <c:pt idx="26">
                  <c:v>Болотнинский МР</c:v>
                </c:pt>
                <c:pt idx="27">
                  <c:v>г. Обь</c:v>
                </c:pt>
                <c:pt idx="28">
                  <c:v>Коченевский МР</c:v>
                </c:pt>
                <c:pt idx="29">
                  <c:v>Краснозерский МР</c:v>
                </c:pt>
                <c:pt idx="30">
                  <c:v>Мошковский МР</c:v>
                </c:pt>
                <c:pt idx="31">
                  <c:v>Кочковский МР</c:v>
                </c:pt>
                <c:pt idx="32">
                  <c:v>Купинский МР</c:v>
                </c:pt>
                <c:pt idx="33">
                  <c:v>Колыванский МР</c:v>
                </c:pt>
                <c:pt idx="34">
                  <c:v>Куйбышевский МР</c:v>
                </c:pt>
                <c:pt idx="35">
                  <c:v>Сузунский МР</c:v>
                </c:pt>
              </c:strCache>
            </c:strRef>
          </c:cat>
          <c:val>
            <c:numRef>
              <c:f>Лист1!$D$2:$D$37</c:f>
              <c:numCache>
                <c:formatCode>0.0%</c:formatCode>
                <c:ptCount val="36"/>
                <c:pt idx="0">
                  <c:v>0.14100000000000001</c:v>
                </c:pt>
                <c:pt idx="1">
                  <c:v>0.52900000000000003</c:v>
                </c:pt>
                <c:pt idx="2">
                  <c:v>0.51400000000000001</c:v>
                </c:pt>
                <c:pt idx="3">
                  <c:v>0.22900000000000001</c:v>
                </c:pt>
                <c:pt idx="4">
                  <c:v>0.37100000000000083</c:v>
                </c:pt>
                <c:pt idx="5">
                  <c:v>0.10299999999999998</c:v>
                </c:pt>
                <c:pt idx="6">
                  <c:v>0.54300000000000004</c:v>
                </c:pt>
                <c:pt idx="7">
                  <c:v>0.32900000000000107</c:v>
                </c:pt>
                <c:pt idx="8">
                  <c:v>0.21400000000000041</c:v>
                </c:pt>
                <c:pt idx="9">
                  <c:v>0.28600000000000031</c:v>
                </c:pt>
                <c:pt idx="10">
                  <c:v>0.42900000000000038</c:v>
                </c:pt>
                <c:pt idx="11">
                  <c:v>0.14100000000000001</c:v>
                </c:pt>
                <c:pt idx="12">
                  <c:v>7.0999999999999994E-2</c:v>
                </c:pt>
                <c:pt idx="13">
                  <c:v>0.35700000000000032</c:v>
                </c:pt>
                <c:pt idx="14">
                  <c:v>0.2</c:v>
                </c:pt>
                <c:pt idx="15">
                  <c:v>0.2</c:v>
                </c:pt>
                <c:pt idx="16">
                  <c:v>7.0999999999999994E-2</c:v>
                </c:pt>
                <c:pt idx="17">
                  <c:v>8.6000000000000021E-2</c:v>
                </c:pt>
                <c:pt idx="18">
                  <c:v>0.21400000000000041</c:v>
                </c:pt>
                <c:pt idx="19">
                  <c:v>0.14300000000000004</c:v>
                </c:pt>
                <c:pt idx="20">
                  <c:v>0.2</c:v>
                </c:pt>
                <c:pt idx="21">
                  <c:v>0.17100000000000001</c:v>
                </c:pt>
                <c:pt idx="22">
                  <c:v>5.7000000000000023E-2</c:v>
                </c:pt>
                <c:pt idx="23">
                  <c:v>0.24300000000000024</c:v>
                </c:pt>
                <c:pt idx="24">
                  <c:v>0</c:v>
                </c:pt>
                <c:pt idx="25">
                  <c:v>0.32900000000000107</c:v>
                </c:pt>
                <c:pt idx="26">
                  <c:v>0.22900000000000001</c:v>
                </c:pt>
                <c:pt idx="27">
                  <c:v>0.24300000000000024</c:v>
                </c:pt>
                <c:pt idx="28">
                  <c:v>2.9000000000000001E-2</c:v>
                </c:pt>
                <c:pt idx="29">
                  <c:v>0.129</c:v>
                </c:pt>
                <c:pt idx="30">
                  <c:v>0.15700000000000044</c:v>
                </c:pt>
                <c:pt idx="31">
                  <c:v>0.22900000000000001</c:v>
                </c:pt>
                <c:pt idx="32">
                  <c:v>0.2</c:v>
                </c:pt>
                <c:pt idx="33">
                  <c:v>5.7000000000000023E-2</c:v>
                </c:pt>
                <c:pt idx="34">
                  <c:v>0.14300000000000004</c:v>
                </c:pt>
                <c:pt idx="35">
                  <c:v>0.27100000000000002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B3EB-4B29-B090-8B0D5A931AF0}"/>
            </c:ext>
          </c:extLst>
        </c:ser>
        <c:dLbls>
          <c:showVal val="1"/>
        </c:dLbls>
        <c:overlap val="100"/>
        <c:axId val="227710464"/>
        <c:axId val="227712000"/>
      </c:barChart>
      <c:catAx>
        <c:axId val="227710464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vert="horz"/>
          <a:lstStyle/>
          <a:p>
            <a:pPr>
              <a:defRPr/>
            </a:pPr>
            <a:endParaRPr lang="ru-RU"/>
          </a:p>
        </c:txPr>
        <c:crossAx val="227712000"/>
        <c:crosses val="autoZero"/>
        <c:auto val="1"/>
        <c:lblAlgn val="ctr"/>
        <c:lblOffset val="100"/>
      </c:catAx>
      <c:valAx>
        <c:axId val="227712000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tickLblPos val="nextTo"/>
        <c:spPr>
          <a:noFill/>
          <a:ln>
            <a:noFill/>
          </a:ln>
          <a:effectLst/>
        </c:spPr>
        <c:txPr>
          <a:bodyPr rot="-60000000" vert="horz"/>
          <a:lstStyle/>
          <a:p>
            <a:pPr>
              <a:defRPr/>
            </a:pPr>
            <a:endParaRPr lang="ru-RU"/>
          </a:p>
        </c:txPr>
        <c:crossAx val="2277104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15494942660109526"/>
          <c:y val="1.2553898468568261E-2"/>
          <c:w val="0.64672037881461863"/>
          <c:h val="2.6354942544305492E-2"/>
        </c:manualLayout>
      </c:layout>
      <c:spPr>
        <a:noFill/>
        <a:ln>
          <a:noFill/>
        </a:ln>
        <a:effectLst/>
      </c:spPr>
      <c:txPr>
        <a:bodyPr rot="0" vert="horz"/>
        <a:lstStyle/>
        <a:p>
          <a:pPr>
            <a:defRPr/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5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/>
  <c:userShapes r:id="rId3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0.21030033840947662"/>
          <c:y val="2.1820806093081971E-2"/>
          <c:w val="0.78969966159052973"/>
          <c:h val="0.9246775933374386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dPt>
            <c:idx val="0"/>
            <c:spPr>
              <a:solidFill>
                <a:srgbClr val="78973B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0-906B-4F45-8521-2358584CBD74}"/>
              </c:ext>
            </c:extLst>
          </c:dPt>
          <c:dLbls>
            <c:spPr>
              <a:solidFill>
                <a:schemeClr val="bg1"/>
              </a:solidFill>
              <a:ln w="12700">
                <a:solidFill>
                  <a:schemeClr val="accent1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Лист1!$A$2:$A$15</c:f>
              <c:strCache>
                <c:ptCount val="11"/>
                <c:pt idx="0">
                  <c:v>Нет никаких трудностей</c:v>
                </c:pt>
                <c:pt idx="1">
                  <c:v>Не знаю законодательство</c:v>
                </c:pt>
                <c:pt idx="2">
                  <c:v>У меня нет официального подтверждения уровня доходов</c:v>
                </c:pt>
                <c:pt idx="3">
                  <c:v>Мне не дают кредит</c:v>
                </c:pt>
                <c:pt idx="4">
                  <c:v>Отделения нужных банков находятся слишком далеко от меня, они недоступны</c:v>
                </c:pt>
                <c:pt idx="5">
                  <c:v>Высокая стоимость открытия счета и платы за использование банковских услуг</c:v>
                </c:pt>
                <c:pt idx="6">
                  <c:v>Не с кем проконсультироваться, чтобы быть уверенным, что меня не обманывают</c:v>
                </c:pt>
                <c:pt idx="7">
                  <c:v>Непонятная документация</c:v>
                </c:pt>
                <c:pt idx="8">
                  <c:v>Недостаточно денег, чтобы сделать вклад</c:v>
                </c:pt>
                <c:pt idx="9">
                  <c:v>Процентная ставка по вкладам слишком низкая</c:v>
                </c:pt>
                <c:pt idx="10">
                  <c:v>Процентная ставка по кредиту слишком высокая</c:v>
                </c:pt>
              </c:strCache>
            </c:strRef>
          </c:cat>
          <c:val>
            <c:numRef>
              <c:f>Лист1!$B$2:$B$15</c:f>
              <c:numCache>
                <c:formatCode>0.0%</c:formatCode>
                <c:ptCount val="11"/>
                <c:pt idx="0">
                  <c:v>0.16700000000000001</c:v>
                </c:pt>
                <c:pt idx="1">
                  <c:v>6.8000000000000019E-2</c:v>
                </c:pt>
                <c:pt idx="2">
                  <c:v>7.8000000000000014E-2</c:v>
                </c:pt>
                <c:pt idx="3">
                  <c:v>8.3000000000000046E-2</c:v>
                </c:pt>
                <c:pt idx="4">
                  <c:v>8.8000000000000064E-2</c:v>
                </c:pt>
                <c:pt idx="5">
                  <c:v>9.8000000000000226E-2</c:v>
                </c:pt>
                <c:pt idx="6">
                  <c:v>0.10600000000000002</c:v>
                </c:pt>
                <c:pt idx="7">
                  <c:v>0.13200000000000001</c:v>
                </c:pt>
                <c:pt idx="8">
                  <c:v>0.19800000000000001</c:v>
                </c:pt>
                <c:pt idx="9">
                  <c:v>0.30900000000000083</c:v>
                </c:pt>
                <c:pt idx="10">
                  <c:v>0.60200000000000065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D92-4F86-B86B-1F08535D8009}"/>
            </c:ext>
          </c:extLst>
        </c:ser>
        <c:dLbls>
          <c:showVal val="1"/>
        </c:dLbls>
        <c:gapWidth val="182"/>
        <c:axId val="227828480"/>
        <c:axId val="227830016"/>
      </c:barChart>
      <c:catAx>
        <c:axId val="227828480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vert="horz"/>
          <a:lstStyle/>
          <a:p>
            <a:pPr>
              <a:defRPr sz="900"/>
            </a:pPr>
            <a:endParaRPr lang="ru-RU"/>
          </a:p>
        </c:txPr>
        <c:crossAx val="227830016"/>
        <c:crosses val="autoZero"/>
        <c:auto val="1"/>
        <c:lblAlgn val="ctr"/>
        <c:lblOffset val="100"/>
      </c:catAx>
      <c:valAx>
        <c:axId val="227830016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1"/>
        <c:tickLblPos val="nextTo"/>
        <c:spPr>
          <a:noFill/>
          <a:ln>
            <a:noFill/>
          </a:ln>
          <a:effectLst/>
        </c:spPr>
        <c:txPr>
          <a:bodyPr rot="-60000000" vert="horz"/>
          <a:lstStyle/>
          <a:p>
            <a:pPr>
              <a:defRPr/>
            </a:pPr>
            <a:endParaRPr lang="ru-RU"/>
          </a:p>
        </c:txPr>
        <c:crossAx val="227828480"/>
        <c:crosses val="autoZero"/>
        <c:crossBetween val="between"/>
        <c:majorUnit val="0.2"/>
      </c:valAx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 algn="just">
        <a:defRPr sz="1000"/>
      </a:pPr>
      <a:endParaRPr lang="ru-RU"/>
    </a:p>
  </c:txPr>
  <c:externalData r:id="rId1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9372520295428189"/>
          <c:y val="0.21841006746968791"/>
          <c:w val="0.75753569226495865"/>
          <c:h val="0.70769240192700533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Процентная ставка по кредиту слишком высокая</c:v>
                </c:pt>
              </c:strCache>
            </c:strRef>
          </c:tx>
          <c:spPr>
            <a:solidFill>
              <a:srgbClr val="78973B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rgbClr val="78973B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Лист1!$A$2:$A$6</c:f>
              <c:strCache>
                <c:ptCount val="5"/>
                <c:pt idx="0">
                  <c:v>В среднем по НСО</c:v>
                </c:pt>
                <c:pt idx="1">
                  <c:v>Село, деревня, другие сельские поселения</c:v>
                </c:pt>
                <c:pt idx="2">
                  <c:v>ПГТ</c:v>
                </c:pt>
                <c:pt idx="3">
                  <c:v>Районный центр, городской округ</c:v>
                </c:pt>
                <c:pt idx="4">
                  <c:v>г. Новосибирск</c:v>
                </c:pt>
              </c:strCache>
            </c:strRef>
          </c:cat>
          <c:val>
            <c:numRef>
              <c:f>Лист1!$B$2:$B$6</c:f>
              <c:numCache>
                <c:formatCode>0.0%</c:formatCode>
                <c:ptCount val="5"/>
                <c:pt idx="0">
                  <c:v>0.60200000000000065</c:v>
                </c:pt>
                <c:pt idx="1">
                  <c:v>0.41200000000000031</c:v>
                </c:pt>
                <c:pt idx="2">
                  <c:v>0.44600000000000001</c:v>
                </c:pt>
                <c:pt idx="3">
                  <c:v>0.47900000000000031</c:v>
                </c:pt>
                <c:pt idx="4">
                  <c:v>0.71000000000000063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3EB-4B29-B090-8B0D5A931AF0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Процентная ставка по вкладам слишком низкая</c:v>
                </c:pt>
              </c:strCache>
            </c:strRef>
          </c:tx>
          <c:spPr>
            <a:solidFill>
              <a:srgbClr val="BFBB39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rgbClr val="BFBB39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Лист1!$A$2:$A$6</c:f>
              <c:strCache>
                <c:ptCount val="5"/>
                <c:pt idx="0">
                  <c:v>В среднем по НСО</c:v>
                </c:pt>
                <c:pt idx="1">
                  <c:v>Село, деревня, другие сельские поселения</c:v>
                </c:pt>
                <c:pt idx="2">
                  <c:v>ПГТ</c:v>
                </c:pt>
                <c:pt idx="3">
                  <c:v>Районный центр, городской округ</c:v>
                </c:pt>
                <c:pt idx="4">
                  <c:v>г. Новосибирск</c:v>
                </c:pt>
              </c:strCache>
            </c:strRef>
          </c:cat>
          <c:val>
            <c:numRef>
              <c:f>Лист1!$C$2:$C$6</c:f>
              <c:numCache>
                <c:formatCode>0.0%</c:formatCode>
                <c:ptCount val="5"/>
                <c:pt idx="0">
                  <c:v>0.30900000000000089</c:v>
                </c:pt>
                <c:pt idx="1">
                  <c:v>9.4000000000000028E-2</c:v>
                </c:pt>
                <c:pt idx="2">
                  <c:v>0.18300000000000041</c:v>
                </c:pt>
                <c:pt idx="3">
                  <c:v>0.18800000000000044</c:v>
                </c:pt>
                <c:pt idx="4">
                  <c:v>0.42300000000000032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3EB-4B29-B090-8B0D5A931AF0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Недостаточно денег, чтобы сделать вклад</c:v>
                </c:pt>
              </c:strCache>
            </c:strRef>
          </c:tx>
          <c:spPr>
            <a:solidFill>
              <a:srgbClr val="B73B61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rgbClr val="B73B61"/>
                </a:solidFill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Лист1!$A$2:$A$6</c:f>
              <c:strCache>
                <c:ptCount val="5"/>
                <c:pt idx="0">
                  <c:v>В среднем по НСО</c:v>
                </c:pt>
                <c:pt idx="1">
                  <c:v>Село, деревня, другие сельские поселения</c:v>
                </c:pt>
                <c:pt idx="2">
                  <c:v>ПГТ</c:v>
                </c:pt>
                <c:pt idx="3">
                  <c:v>Районный центр, городской округ</c:v>
                </c:pt>
                <c:pt idx="4">
                  <c:v>г. Новосибирск</c:v>
                </c:pt>
              </c:strCache>
            </c:strRef>
          </c:cat>
          <c:val>
            <c:numRef>
              <c:f>Лист1!$D$2:$D$6</c:f>
              <c:numCache>
                <c:formatCode>0.0%</c:formatCode>
                <c:ptCount val="5"/>
                <c:pt idx="0">
                  <c:v>0.19800000000000001</c:v>
                </c:pt>
                <c:pt idx="1">
                  <c:v>0.10400000000000002</c:v>
                </c:pt>
                <c:pt idx="2">
                  <c:v>8.4000000000000047E-2</c:v>
                </c:pt>
                <c:pt idx="3">
                  <c:v>0.126</c:v>
                </c:pt>
                <c:pt idx="4">
                  <c:v>0.25700000000000001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B3EB-4B29-B090-8B0D5A931AF0}"/>
            </c:ext>
          </c:extLst>
        </c:ser>
        <c:dLbls>
          <c:showVal val="1"/>
        </c:dLbls>
        <c:axId val="227943552"/>
        <c:axId val="227945088"/>
      </c:barChart>
      <c:catAx>
        <c:axId val="227943552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vert="horz"/>
          <a:lstStyle/>
          <a:p>
            <a:pPr>
              <a:defRPr/>
            </a:pPr>
            <a:endParaRPr lang="ru-RU"/>
          </a:p>
        </c:txPr>
        <c:crossAx val="227945088"/>
        <c:crosses val="autoZero"/>
        <c:auto val="1"/>
        <c:lblAlgn val="ctr"/>
        <c:lblOffset val="100"/>
      </c:catAx>
      <c:valAx>
        <c:axId val="227945088"/>
        <c:scaling>
          <c:orientation val="minMax"/>
          <c:max val="0.8"/>
          <c:min val="0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1"/>
        <c:tickLblPos val="nextTo"/>
        <c:spPr>
          <a:noFill/>
          <a:ln>
            <a:noFill/>
          </a:ln>
          <a:effectLst/>
        </c:spPr>
        <c:txPr>
          <a:bodyPr rot="-60000000" vert="horz"/>
          <a:lstStyle/>
          <a:p>
            <a:pPr>
              <a:defRPr/>
            </a:pPr>
            <a:endParaRPr lang="ru-RU"/>
          </a:p>
        </c:txPr>
        <c:crossAx val="227943552"/>
        <c:crosses val="autoZero"/>
        <c:crossBetween val="between"/>
        <c:majorUnit val="0.2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9.8605217320534705E-3"/>
          <c:y val="1.4752740820588398E-2"/>
          <c:w val="0.97226711676207289"/>
          <c:h val="0.1640630219874577"/>
        </c:manualLayout>
      </c:layout>
      <c:spPr>
        <a:noFill/>
        <a:ln>
          <a:noFill/>
        </a:ln>
        <a:effectLst/>
      </c:spPr>
      <c:txPr>
        <a:bodyPr rot="0" vert="horz"/>
        <a:lstStyle/>
        <a:p>
          <a:pPr>
            <a:defRPr/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31308142451611309"/>
          <c:y val="4.0151525891816704E-2"/>
          <c:w val="0.64117755683919486"/>
          <c:h val="0.93969466053223361"/>
        </c:manualLayout>
      </c:layout>
      <c:barChart>
        <c:barDir val="bar"/>
        <c:grouping val="stacked"/>
        <c:ser>
          <c:idx val="0"/>
          <c:order val="0"/>
          <c:tx>
            <c:strRef>
              <c:f>Лист1!$B$2</c:f>
              <c:strCache>
                <c:ptCount val="1"/>
              </c:strCache>
            </c:strRef>
          </c:tx>
          <c:spPr>
            <a:solidFill>
              <a:srgbClr val="78973B"/>
            </a:solidFill>
          </c:spPr>
          <c:dLbls>
            <c:dLbl>
              <c:idx val="30"/>
              <c:layout>
                <c:manualLayout>
                  <c:x val="1.9603999215840107E-3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11F-484A-B744-814247E39B24}"/>
                </c:ext>
              </c:extLst>
            </c:dLbl>
            <c:dLbl>
              <c:idx val="31"/>
              <c:layout>
                <c:manualLayout>
                  <c:x val="1.9603999215839414E-3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11F-484A-B744-814247E39B24}"/>
                </c:ext>
              </c:extLst>
            </c:dLbl>
            <c:dLbl>
              <c:idx val="32"/>
              <c:layout>
                <c:manualLayout>
                  <c:x val="1.9603999215840145E-2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11F-484A-B744-814247E39B24}"/>
                </c:ext>
              </c:extLst>
            </c:dLbl>
            <c:dLbl>
              <c:idx val="33"/>
              <c:layout>
                <c:manualLayout>
                  <c:x val="2.3524799059007968E-2"/>
                  <c:y val="1.3203544506697195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11F-484A-B744-814247E39B24}"/>
                </c:ext>
              </c:extLst>
            </c:dLbl>
            <c:dLbl>
              <c:idx val="34"/>
              <c:layout>
                <c:manualLayout>
                  <c:x val="2.5485198980592042E-2"/>
                  <c:y val="1.3203544506697195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11F-484A-B744-814247E39B24}"/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rgbClr val="78973B"/>
                </a:solidFill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Лист1!$A$6:$A$41</c:f>
              <c:strCache>
                <c:ptCount val="36"/>
                <c:pt idx="0">
                  <c:v>Каргатский МР</c:v>
                </c:pt>
                <c:pt idx="1">
                  <c:v>г. Новосибирск</c:v>
                </c:pt>
                <c:pt idx="2">
                  <c:v>г. Искитим</c:v>
                </c:pt>
                <c:pt idx="3">
                  <c:v>Татарский МР</c:v>
                </c:pt>
                <c:pt idx="4">
                  <c:v>Чулымский МР</c:v>
                </c:pt>
                <c:pt idx="5">
                  <c:v>Тогучинский МР</c:v>
                </c:pt>
                <c:pt idx="6">
                  <c:v>г. Бердск</c:v>
                </c:pt>
                <c:pt idx="7">
                  <c:v>Карасукский МР</c:v>
                </c:pt>
                <c:pt idx="8">
                  <c:v>Новосибирский МР</c:v>
                </c:pt>
                <c:pt idx="9">
                  <c:v>Чановский МР</c:v>
                </c:pt>
                <c:pt idx="10">
                  <c:v>Черепановский МР</c:v>
                </c:pt>
                <c:pt idx="11">
                  <c:v>Купинский МР</c:v>
                </c:pt>
                <c:pt idx="12">
                  <c:v>Кыштовский МР</c:v>
                </c:pt>
                <c:pt idx="13">
                  <c:v>Маслянинский МР</c:v>
                </c:pt>
                <c:pt idx="14">
                  <c:v>Барабинский МР</c:v>
                </c:pt>
                <c:pt idx="15">
                  <c:v>Болотнинский МР</c:v>
                </c:pt>
                <c:pt idx="16">
                  <c:v>Коченевский МР</c:v>
                </c:pt>
                <c:pt idx="17">
                  <c:v>Искитимский МР</c:v>
                </c:pt>
                <c:pt idx="18">
                  <c:v>Усть-Таркский МР</c:v>
                </c:pt>
                <c:pt idx="19">
                  <c:v>Колыванский МР</c:v>
                </c:pt>
                <c:pt idx="20">
                  <c:v>Ордынский МР</c:v>
                </c:pt>
                <c:pt idx="21">
                  <c:v>р. п. Кольцово</c:v>
                </c:pt>
                <c:pt idx="22">
                  <c:v>Краснозерский МР</c:v>
                </c:pt>
                <c:pt idx="23">
                  <c:v>Сузунский МР</c:v>
                </c:pt>
                <c:pt idx="24">
                  <c:v>Мошковский МР</c:v>
                </c:pt>
                <c:pt idx="25">
                  <c:v>Северный МР</c:v>
                </c:pt>
                <c:pt idx="26">
                  <c:v>Чистоозерный МР</c:v>
                </c:pt>
                <c:pt idx="27">
                  <c:v>г. Обь</c:v>
                </c:pt>
                <c:pt idx="28">
                  <c:v>Баганский МР</c:v>
                </c:pt>
                <c:pt idx="29">
                  <c:v>Доволенский МР</c:v>
                </c:pt>
                <c:pt idx="30">
                  <c:v>Куйбышевский МР</c:v>
                </c:pt>
                <c:pt idx="31">
                  <c:v>Венгеровский МР</c:v>
                </c:pt>
                <c:pt idx="32">
                  <c:v>Здвинский МР</c:v>
                </c:pt>
                <c:pt idx="33">
                  <c:v>Убинский МР</c:v>
                </c:pt>
                <c:pt idx="34">
                  <c:v>Кочковский МР</c:v>
                </c:pt>
                <c:pt idx="35">
                  <c:v>В среднем по НСО</c:v>
                </c:pt>
              </c:strCache>
            </c:strRef>
          </c:cat>
          <c:val>
            <c:numRef>
              <c:f>Лист1!$B$6:$B$41</c:f>
              <c:numCache>
                <c:formatCode>0.0%</c:formatCode>
                <c:ptCount val="36"/>
                <c:pt idx="0">
                  <c:v>0.82900000000000063</c:v>
                </c:pt>
                <c:pt idx="1">
                  <c:v>0.71000000000000063</c:v>
                </c:pt>
                <c:pt idx="2">
                  <c:v>0.68600000000000005</c:v>
                </c:pt>
                <c:pt idx="3">
                  <c:v>0.68600000000000005</c:v>
                </c:pt>
                <c:pt idx="4">
                  <c:v>0.6430000000000019</c:v>
                </c:pt>
                <c:pt idx="5">
                  <c:v>0.61400000000000166</c:v>
                </c:pt>
                <c:pt idx="6">
                  <c:v>0.57099999999999995</c:v>
                </c:pt>
                <c:pt idx="7">
                  <c:v>0.55700000000000005</c:v>
                </c:pt>
                <c:pt idx="8">
                  <c:v>0.54300000000000004</c:v>
                </c:pt>
                <c:pt idx="9">
                  <c:v>0.5</c:v>
                </c:pt>
                <c:pt idx="10">
                  <c:v>0.5</c:v>
                </c:pt>
                <c:pt idx="11">
                  <c:v>0.47100000000000031</c:v>
                </c:pt>
                <c:pt idx="12">
                  <c:v>0.47100000000000031</c:v>
                </c:pt>
                <c:pt idx="13">
                  <c:v>0.47100000000000031</c:v>
                </c:pt>
                <c:pt idx="14">
                  <c:v>0.42900000000000038</c:v>
                </c:pt>
                <c:pt idx="15">
                  <c:v>0.41400000000000031</c:v>
                </c:pt>
                <c:pt idx="16">
                  <c:v>0.4</c:v>
                </c:pt>
                <c:pt idx="17">
                  <c:v>0.38600000000000095</c:v>
                </c:pt>
                <c:pt idx="18">
                  <c:v>0.38600000000000095</c:v>
                </c:pt>
                <c:pt idx="19">
                  <c:v>0.37100000000000083</c:v>
                </c:pt>
                <c:pt idx="20">
                  <c:v>0.37100000000000083</c:v>
                </c:pt>
                <c:pt idx="21">
                  <c:v>0.35700000000000032</c:v>
                </c:pt>
                <c:pt idx="22">
                  <c:v>0.35700000000000032</c:v>
                </c:pt>
                <c:pt idx="23">
                  <c:v>0.32900000000000107</c:v>
                </c:pt>
                <c:pt idx="24">
                  <c:v>0.28600000000000031</c:v>
                </c:pt>
                <c:pt idx="25">
                  <c:v>0.25700000000000001</c:v>
                </c:pt>
                <c:pt idx="26">
                  <c:v>0.24300000000000024</c:v>
                </c:pt>
                <c:pt idx="27">
                  <c:v>0.22900000000000001</c:v>
                </c:pt>
                <c:pt idx="28">
                  <c:v>0.22900000000000001</c:v>
                </c:pt>
                <c:pt idx="29">
                  <c:v>0.22900000000000001</c:v>
                </c:pt>
                <c:pt idx="30">
                  <c:v>0.21400000000000041</c:v>
                </c:pt>
                <c:pt idx="31">
                  <c:v>0.15700000000000044</c:v>
                </c:pt>
                <c:pt idx="32">
                  <c:v>0.129</c:v>
                </c:pt>
                <c:pt idx="33">
                  <c:v>0.114</c:v>
                </c:pt>
                <c:pt idx="34">
                  <c:v>4.3000000000000003E-2</c:v>
                </c:pt>
                <c:pt idx="35">
                  <c:v>0.60200000000000065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46C-4EC4-9AAC-682EC91343D1}"/>
            </c:ext>
          </c:extLst>
        </c:ser>
        <c:overlap val="100"/>
        <c:axId val="227779328"/>
        <c:axId val="227780864"/>
      </c:barChart>
      <c:catAx>
        <c:axId val="227779328"/>
        <c:scaling>
          <c:orientation val="maxMin"/>
        </c:scaling>
        <c:axPos val="l"/>
        <c:numFmt formatCode="General" sourceLinked="1"/>
        <c:tickLblPos val="nextTo"/>
        <c:crossAx val="227780864"/>
        <c:crosses val="autoZero"/>
        <c:auto val="1"/>
        <c:lblAlgn val="ctr"/>
        <c:lblOffset val="100"/>
      </c:catAx>
      <c:valAx>
        <c:axId val="227780864"/>
        <c:scaling>
          <c:orientation val="minMax"/>
        </c:scaling>
        <c:axPos val="t"/>
        <c:majorGridlines/>
        <c:numFmt formatCode="0.0%" sourceLinked="1"/>
        <c:tickLblPos val="nextTo"/>
        <c:txPr>
          <a:bodyPr/>
          <a:lstStyle/>
          <a:p>
            <a:pPr>
              <a:defRPr sz="800">
                <a:solidFill>
                  <a:sysClr val="windowText" lastClr="000000"/>
                </a:solidFill>
              </a:defRPr>
            </a:pPr>
            <a:endParaRPr lang="ru-RU"/>
          </a:p>
        </c:txPr>
        <c:crossAx val="227779328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/>
  <c:userShapes r:id="rId3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46650085747478287"/>
          <c:y val="4.9674857293858947E-2"/>
          <c:w val="0.64117755683919631"/>
          <c:h val="0.93969466053223361"/>
        </c:manualLayout>
      </c:layout>
      <c:barChart>
        <c:barDir val="bar"/>
        <c:grouping val="stacked"/>
        <c:ser>
          <c:idx val="0"/>
          <c:order val="0"/>
          <c:tx>
            <c:strRef>
              <c:f>Лист1!$B$2</c:f>
              <c:strCache>
                <c:ptCount val="1"/>
              </c:strCache>
            </c:strRef>
          </c:tx>
          <c:spPr>
            <a:solidFill>
              <a:srgbClr val="78973B"/>
            </a:solidFill>
          </c:spPr>
          <c:dLbls>
            <c:spPr>
              <a:solidFill>
                <a:sysClr val="window" lastClr="FFFFFF"/>
              </a:solidFill>
              <a:ln>
                <a:solidFill>
                  <a:srgbClr val="78973B"/>
                </a:solidFill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Лист1!$A$3:$A$38</c:f>
              <c:strCache>
                <c:ptCount val="36"/>
                <c:pt idx="0">
                  <c:v>Карасукский МР</c:v>
                </c:pt>
                <c:pt idx="1">
                  <c:v>Каргатский МР</c:v>
                </c:pt>
                <c:pt idx="2">
                  <c:v>г. Обь</c:v>
                </c:pt>
                <c:pt idx="3">
                  <c:v>Маслянинский МР</c:v>
                </c:pt>
                <c:pt idx="4">
                  <c:v>г. Новосибирск</c:v>
                </c:pt>
                <c:pt idx="5">
                  <c:v>р. п.  Кольцово</c:v>
                </c:pt>
                <c:pt idx="6">
                  <c:v>Баганский МР</c:v>
                </c:pt>
                <c:pt idx="7">
                  <c:v>г. Бердск</c:v>
                </c:pt>
                <c:pt idx="8">
                  <c:v>Краснозерский МР</c:v>
                </c:pt>
                <c:pt idx="9">
                  <c:v>Купинский МР</c:v>
                </c:pt>
                <c:pt idx="10">
                  <c:v>Чулымский МР</c:v>
                </c:pt>
                <c:pt idx="11">
                  <c:v>г. Искитим</c:v>
                </c:pt>
                <c:pt idx="12">
                  <c:v>Коченевский МР</c:v>
                </c:pt>
                <c:pt idx="13">
                  <c:v>Усть-Таркский МР</c:v>
                </c:pt>
                <c:pt idx="14">
                  <c:v>Татарский МР</c:v>
                </c:pt>
                <c:pt idx="15">
                  <c:v>Колыванский МР</c:v>
                </c:pt>
                <c:pt idx="16">
                  <c:v>Мошковский МР</c:v>
                </c:pt>
                <c:pt idx="17">
                  <c:v>Болотнинский МР</c:v>
                </c:pt>
                <c:pt idx="18">
                  <c:v>Чановский МР</c:v>
                </c:pt>
                <c:pt idx="19">
                  <c:v>Кочковский МР</c:v>
                </c:pt>
                <c:pt idx="20">
                  <c:v>Чистоозерный МР</c:v>
                </c:pt>
                <c:pt idx="21">
                  <c:v>Тогучинский МР</c:v>
                </c:pt>
                <c:pt idx="22">
                  <c:v>Северный МР</c:v>
                </c:pt>
                <c:pt idx="23">
                  <c:v>Черепановский МР</c:v>
                </c:pt>
                <c:pt idx="24">
                  <c:v>Венгеровский МР</c:v>
                </c:pt>
                <c:pt idx="25">
                  <c:v>Кыштовский МР</c:v>
                </c:pt>
                <c:pt idx="26">
                  <c:v>Новосибирский МР</c:v>
                </c:pt>
                <c:pt idx="27">
                  <c:v>Барабинский МР</c:v>
                </c:pt>
                <c:pt idx="28">
                  <c:v>Сузунский МР</c:v>
                </c:pt>
                <c:pt idx="29">
                  <c:v>Искитимский МР</c:v>
                </c:pt>
                <c:pt idx="30">
                  <c:v>Куйбышевский МР</c:v>
                </c:pt>
                <c:pt idx="31">
                  <c:v>Здвинский МР</c:v>
                </c:pt>
                <c:pt idx="32">
                  <c:v>Ордынский МР</c:v>
                </c:pt>
                <c:pt idx="33">
                  <c:v>Убинский МР</c:v>
                </c:pt>
                <c:pt idx="34">
                  <c:v>Доволенский МР</c:v>
                </c:pt>
                <c:pt idx="35">
                  <c:v>В среднем по НСО</c:v>
                </c:pt>
              </c:strCache>
            </c:strRef>
          </c:cat>
          <c:val>
            <c:numRef>
              <c:f>Лист1!$B$3:$B$38</c:f>
              <c:numCache>
                <c:formatCode>0.0%</c:formatCode>
                <c:ptCount val="36"/>
                <c:pt idx="0">
                  <c:v>1</c:v>
                </c:pt>
                <c:pt idx="1">
                  <c:v>0.98599999999999999</c:v>
                </c:pt>
                <c:pt idx="2">
                  <c:v>0.97100000000000064</c:v>
                </c:pt>
                <c:pt idx="3">
                  <c:v>0.97100000000000064</c:v>
                </c:pt>
                <c:pt idx="4">
                  <c:v>0.96000000000000063</c:v>
                </c:pt>
                <c:pt idx="5">
                  <c:v>0.95700000000000063</c:v>
                </c:pt>
                <c:pt idx="6">
                  <c:v>0.95700000000000063</c:v>
                </c:pt>
                <c:pt idx="7">
                  <c:v>0.94299999999999995</c:v>
                </c:pt>
                <c:pt idx="8">
                  <c:v>0.94299999999999995</c:v>
                </c:pt>
                <c:pt idx="9">
                  <c:v>0.94299999999999995</c:v>
                </c:pt>
                <c:pt idx="10">
                  <c:v>0.94299999999999995</c:v>
                </c:pt>
                <c:pt idx="11">
                  <c:v>0.91400000000000003</c:v>
                </c:pt>
                <c:pt idx="12">
                  <c:v>0.91400000000000003</c:v>
                </c:pt>
                <c:pt idx="13">
                  <c:v>0.91400000000000003</c:v>
                </c:pt>
                <c:pt idx="14">
                  <c:v>0.9</c:v>
                </c:pt>
                <c:pt idx="15">
                  <c:v>0.88600000000000001</c:v>
                </c:pt>
                <c:pt idx="16">
                  <c:v>0.88600000000000001</c:v>
                </c:pt>
                <c:pt idx="17">
                  <c:v>0.87100000000000166</c:v>
                </c:pt>
                <c:pt idx="18">
                  <c:v>0.87100000000000166</c:v>
                </c:pt>
                <c:pt idx="19">
                  <c:v>0.85700000000000065</c:v>
                </c:pt>
                <c:pt idx="20">
                  <c:v>0.85700000000000065</c:v>
                </c:pt>
                <c:pt idx="21">
                  <c:v>0.84300000000000064</c:v>
                </c:pt>
                <c:pt idx="22">
                  <c:v>0.81399999999999995</c:v>
                </c:pt>
                <c:pt idx="23">
                  <c:v>0.81399999999999995</c:v>
                </c:pt>
                <c:pt idx="24">
                  <c:v>0.8</c:v>
                </c:pt>
                <c:pt idx="25">
                  <c:v>0.8</c:v>
                </c:pt>
                <c:pt idx="26">
                  <c:v>0.8</c:v>
                </c:pt>
                <c:pt idx="27">
                  <c:v>0.77100000000000191</c:v>
                </c:pt>
                <c:pt idx="28">
                  <c:v>0.75700000000000189</c:v>
                </c:pt>
                <c:pt idx="29">
                  <c:v>0.72900000000000065</c:v>
                </c:pt>
                <c:pt idx="30">
                  <c:v>0.72900000000000065</c:v>
                </c:pt>
                <c:pt idx="31">
                  <c:v>0.67100000000000215</c:v>
                </c:pt>
                <c:pt idx="32">
                  <c:v>0.67100000000000215</c:v>
                </c:pt>
                <c:pt idx="33">
                  <c:v>0.6430000000000019</c:v>
                </c:pt>
                <c:pt idx="34">
                  <c:v>0.38600000000000095</c:v>
                </c:pt>
                <c:pt idx="35">
                  <c:v>0.91400000000000003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46C-4EC4-9AAC-682EC91343D1}"/>
            </c:ext>
          </c:extLst>
        </c:ser>
        <c:overlap val="100"/>
        <c:axId val="220509696"/>
        <c:axId val="220764416"/>
      </c:barChart>
      <c:catAx>
        <c:axId val="220509696"/>
        <c:scaling>
          <c:orientation val="maxMin"/>
        </c:scaling>
        <c:axPos val="l"/>
        <c:numFmt formatCode="General" sourceLinked="1"/>
        <c:tickLblPos val="nextTo"/>
        <c:crossAx val="220764416"/>
        <c:crosses val="autoZero"/>
        <c:auto val="1"/>
        <c:lblAlgn val="ctr"/>
        <c:lblOffset val="100"/>
      </c:catAx>
      <c:valAx>
        <c:axId val="220764416"/>
        <c:scaling>
          <c:orientation val="minMax"/>
          <c:max val="1"/>
        </c:scaling>
        <c:axPos val="t"/>
        <c:majorGridlines/>
        <c:numFmt formatCode="0.0%" sourceLinked="1"/>
        <c:tickLblPos val="nextTo"/>
        <c:txPr>
          <a:bodyPr/>
          <a:lstStyle/>
          <a:p>
            <a:pPr>
              <a:defRPr sz="800">
                <a:solidFill>
                  <a:sysClr val="windowText" lastClr="000000"/>
                </a:solidFill>
              </a:defRPr>
            </a:pPr>
            <a:endParaRPr lang="ru-RU"/>
          </a:p>
        </c:txPr>
        <c:crossAx val="220509696"/>
        <c:crosses val="autoZero"/>
        <c:crossBetween val="between"/>
        <c:majorUnit val="0.2"/>
      </c:valAx>
      <c:spPr>
        <a:noFill/>
        <a:ln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/>
  <c:userShapes r:id="rId3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31308142451611309"/>
          <c:y val="4.0151525891816704E-2"/>
          <c:w val="0.64117755683919486"/>
          <c:h val="0.93969466053223361"/>
        </c:manualLayout>
      </c:layout>
      <c:barChart>
        <c:barDir val="bar"/>
        <c:grouping val="stacked"/>
        <c:ser>
          <c:idx val="0"/>
          <c:order val="0"/>
          <c:spPr>
            <a:solidFill>
              <a:srgbClr val="78973B"/>
            </a:solidFill>
          </c:spPr>
          <c:dLbls>
            <c:dLbl>
              <c:idx val="30"/>
              <c:layout>
                <c:manualLayout>
                  <c:x val="1.9603999215840107E-3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A2A-4F1B-BD0F-5E1761A80A6C}"/>
                </c:ext>
              </c:extLst>
            </c:dLbl>
            <c:dLbl>
              <c:idx val="31"/>
              <c:layout>
                <c:manualLayout>
                  <c:x val="1.9603999215840068E-2"/>
                  <c:y val="1.4177197961886025E-7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A2A-4F1B-BD0F-5E1761A80A6C}"/>
                </c:ext>
              </c:extLst>
            </c:dLbl>
            <c:dLbl>
              <c:idx val="32"/>
              <c:layout>
                <c:manualLayout>
                  <c:x val="1.9603999215840145E-2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8A2A-4F1B-BD0F-5E1761A80A6C}"/>
                </c:ext>
              </c:extLst>
            </c:dLbl>
            <c:dLbl>
              <c:idx val="33"/>
              <c:layout>
                <c:manualLayout>
                  <c:x val="2.3524799059007968E-2"/>
                  <c:y val="1.3203544506697195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A2A-4F1B-BD0F-5E1761A80A6C}"/>
                </c:ext>
              </c:extLst>
            </c:dLbl>
            <c:dLbl>
              <c:idx val="34"/>
              <c:layout>
                <c:manualLayout>
                  <c:x val="2.5485198980592042E-2"/>
                  <c:y val="1.3203544506697195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8A2A-4F1B-BD0F-5E1761A80A6C}"/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rgbClr val="78973B"/>
                </a:solidFill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Лист1!$A$4:$A$39</c:f>
              <c:strCache>
                <c:ptCount val="36"/>
                <c:pt idx="0">
                  <c:v>Каргатский МР</c:v>
                </c:pt>
                <c:pt idx="1">
                  <c:v>г. Новосибирск</c:v>
                </c:pt>
                <c:pt idx="2">
                  <c:v>Карасукский МР</c:v>
                </c:pt>
                <c:pt idx="3">
                  <c:v>г. Бердск</c:v>
                </c:pt>
                <c:pt idx="4">
                  <c:v>г. Искитим</c:v>
                </c:pt>
                <c:pt idx="5">
                  <c:v>Татарский МР</c:v>
                </c:pt>
                <c:pt idx="6">
                  <c:v>Чановский МР</c:v>
                </c:pt>
                <c:pt idx="7">
                  <c:v>р. п. Кольцово</c:v>
                </c:pt>
                <c:pt idx="8">
                  <c:v>Болотнинский МР</c:v>
                </c:pt>
                <c:pt idx="9">
                  <c:v>Коченевский МР</c:v>
                </c:pt>
                <c:pt idx="10">
                  <c:v>Маслянинский МР</c:v>
                </c:pt>
                <c:pt idx="11">
                  <c:v>Тогучинский МР</c:v>
                </c:pt>
                <c:pt idx="12">
                  <c:v>Черепановский МР</c:v>
                </c:pt>
                <c:pt idx="13">
                  <c:v>Чулымский МР</c:v>
                </c:pt>
                <c:pt idx="14">
                  <c:v>Новосибирский МР</c:v>
                </c:pt>
                <c:pt idx="15">
                  <c:v>Ордынский МР</c:v>
                </c:pt>
                <c:pt idx="16">
                  <c:v>Барабинский МР</c:v>
                </c:pt>
                <c:pt idx="17">
                  <c:v>г. Обь</c:v>
                </c:pt>
                <c:pt idx="18">
                  <c:v>Мошковский МР</c:v>
                </c:pt>
                <c:pt idx="19">
                  <c:v>Колыванский МР</c:v>
                </c:pt>
                <c:pt idx="20">
                  <c:v>Сузунский МР</c:v>
                </c:pt>
                <c:pt idx="21">
                  <c:v>Краснозерский МР</c:v>
                </c:pt>
                <c:pt idx="22">
                  <c:v>Купинский МР</c:v>
                </c:pt>
                <c:pt idx="23">
                  <c:v>Баганский МР</c:v>
                </c:pt>
                <c:pt idx="24">
                  <c:v>Доволенский МР</c:v>
                </c:pt>
                <c:pt idx="25">
                  <c:v>Искитимский МР</c:v>
                </c:pt>
                <c:pt idx="26">
                  <c:v>Убинский МР</c:v>
                </c:pt>
                <c:pt idx="27">
                  <c:v>Венгеровский МР</c:v>
                </c:pt>
                <c:pt idx="28">
                  <c:v>Здвинский МР</c:v>
                </c:pt>
                <c:pt idx="29">
                  <c:v>Куйбышевский МР</c:v>
                </c:pt>
                <c:pt idx="30">
                  <c:v>Северный МР</c:v>
                </c:pt>
                <c:pt idx="31">
                  <c:v>Усть-Таркский МР</c:v>
                </c:pt>
                <c:pt idx="32">
                  <c:v>Чистоозерный МР</c:v>
                </c:pt>
                <c:pt idx="33">
                  <c:v>Кочковский МР</c:v>
                </c:pt>
                <c:pt idx="34">
                  <c:v>Кыштовский МР</c:v>
                </c:pt>
                <c:pt idx="35">
                  <c:v>В среднем по НСО</c:v>
                </c:pt>
              </c:strCache>
            </c:strRef>
          </c:cat>
          <c:val>
            <c:numRef>
              <c:f>Лист1!$B$4:$B$39</c:f>
              <c:numCache>
                <c:formatCode>0.0%</c:formatCode>
                <c:ptCount val="36"/>
                <c:pt idx="0">
                  <c:v>0.5</c:v>
                </c:pt>
                <c:pt idx="1">
                  <c:v>0.42300000000000032</c:v>
                </c:pt>
                <c:pt idx="2">
                  <c:v>0.28600000000000031</c:v>
                </c:pt>
                <c:pt idx="3">
                  <c:v>0.21400000000000041</c:v>
                </c:pt>
                <c:pt idx="4">
                  <c:v>0.2</c:v>
                </c:pt>
                <c:pt idx="5">
                  <c:v>0.2</c:v>
                </c:pt>
                <c:pt idx="6">
                  <c:v>0.18600000000000044</c:v>
                </c:pt>
                <c:pt idx="7">
                  <c:v>0.17100000000000001</c:v>
                </c:pt>
                <c:pt idx="8">
                  <c:v>0.17100000000000001</c:v>
                </c:pt>
                <c:pt idx="9">
                  <c:v>0.17100000000000001</c:v>
                </c:pt>
                <c:pt idx="10">
                  <c:v>0.17100000000000001</c:v>
                </c:pt>
                <c:pt idx="11">
                  <c:v>0.17100000000000001</c:v>
                </c:pt>
                <c:pt idx="12">
                  <c:v>0.17100000000000001</c:v>
                </c:pt>
                <c:pt idx="13">
                  <c:v>0.17100000000000001</c:v>
                </c:pt>
                <c:pt idx="14">
                  <c:v>0.15700000000000044</c:v>
                </c:pt>
                <c:pt idx="15">
                  <c:v>0.15700000000000044</c:v>
                </c:pt>
                <c:pt idx="16">
                  <c:v>0.14300000000000004</c:v>
                </c:pt>
                <c:pt idx="17">
                  <c:v>0.114</c:v>
                </c:pt>
                <c:pt idx="18">
                  <c:v>0.114</c:v>
                </c:pt>
                <c:pt idx="19">
                  <c:v>0.1</c:v>
                </c:pt>
                <c:pt idx="20">
                  <c:v>0.1</c:v>
                </c:pt>
                <c:pt idx="21">
                  <c:v>8.6000000000000021E-2</c:v>
                </c:pt>
                <c:pt idx="22">
                  <c:v>8.6000000000000021E-2</c:v>
                </c:pt>
                <c:pt idx="23">
                  <c:v>7.0999999999999994E-2</c:v>
                </c:pt>
                <c:pt idx="24">
                  <c:v>7.0999999999999994E-2</c:v>
                </c:pt>
                <c:pt idx="25">
                  <c:v>7.0999999999999994E-2</c:v>
                </c:pt>
                <c:pt idx="26">
                  <c:v>7.0999999999999994E-2</c:v>
                </c:pt>
                <c:pt idx="27">
                  <c:v>4.3000000000000003E-2</c:v>
                </c:pt>
                <c:pt idx="28">
                  <c:v>4.3000000000000003E-2</c:v>
                </c:pt>
                <c:pt idx="29">
                  <c:v>2.9000000000000001E-2</c:v>
                </c:pt>
                <c:pt idx="30">
                  <c:v>2.9000000000000001E-2</c:v>
                </c:pt>
                <c:pt idx="31">
                  <c:v>1.4E-2</c:v>
                </c:pt>
                <c:pt idx="32">
                  <c:v>1.4E-2</c:v>
                </c:pt>
                <c:pt idx="33">
                  <c:v>0</c:v>
                </c:pt>
                <c:pt idx="34">
                  <c:v>0</c:v>
                </c:pt>
                <c:pt idx="35">
                  <c:v>0.30900000000000083</c:v>
                </c:pt>
              </c:numCache>
            </c:numRef>
          </c:val>
          <c:extLst xmlns:c16r2="http://schemas.microsoft.com/office/drawing/2015/06/chart">
            <c:ext xmlns:c15="http://schemas.microsoft.com/office/drawing/2012/chart" uri="{02D57815-91ED-43cb-92C2-25804820EDAC}">
              <c15:filteredSeriesTitle>
                <c15:tx>
                  <c:strRef>
                    <c:extLst xmlns:c16="http://schemas.microsoft.com/office/drawing/2014/chart">
                      <c:ext uri="{02D57815-91ED-43cb-92C2-25804820EDAC}">
                        <c15:formulaRef>
                          <c15:sqref>Лист1!#REF!</c15:sqref>
                        </c15:formulaRef>
                      </c:ext>
                    </c:extLst>
                    <c:strCache>
                      <c:ptCount val="1"/>
                      <c:pt idx="0">
                        <c:v>#REF!</c:v>
                      </c:pt>
                    </c:strCache>
                  </c:strRef>
                </c15:tx>
              </c15:filteredSeriesTitle>
            </c:ext>
            <c:ext xmlns:c16="http://schemas.microsoft.com/office/drawing/2014/chart" uri="{C3380CC4-5D6E-409C-BE32-E72D297353CC}">
              <c16:uniqueId val="{00000000-E46C-4EC4-9AAC-682EC91343D1}"/>
            </c:ext>
          </c:extLst>
        </c:ser>
        <c:overlap val="100"/>
        <c:axId val="228495360"/>
        <c:axId val="228496896"/>
      </c:barChart>
      <c:catAx>
        <c:axId val="228495360"/>
        <c:scaling>
          <c:orientation val="maxMin"/>
        </c:scaling>
        <c:axPos val="l"/>
        <c:numFmt formatCode="General" sourceLinked="1"/>
        <c:tickLblPos val="nextTo"/>
        <c:crossAx val="228496896"/>
        <c:crosses val="autoZero"/>
        <c:auto val="1"/>
        <c:lblAlgn val="ctr"/>
        <c:lblOffset val="100"/>
      </c:catAx>
      <c:valAx>
        <c:axId val="228496896"/>
        <c:scaling>
          <c:orientation val="minMax"/>
        </c:scaling>
        <c:axPos val="t"/>
        <c:majorGridlines/>
        <c:numFmt formatCode="0.0%" sourceLinked="1"/>
        <c:tickLblPos val="nextTo"/>
        <c:txPr>
          <a:bodyPr/>
          <a:lstStyle/>
          <a:p>
            <a:pPr>
              <a:defRPr sz="800">
                <a:solidFill>
                  <a:sysClr val="windowText" lastClr="000000"/>
                </a:solidFill>
              </a:defRPr>
            </a:pPr>
            <a:endParaRPr lang="ru-RU"/>
          </a:p>
        </c:txPr>
        <c:crossAx val="228495360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/>
  <c:userShapes r:id="rId3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31308142451611309"/>
          <c:y val="4.0151525891816704E-2"/>
          <c:w val="0.64117755683919486"/>
          <c:h val="0.93969466053223361"/>
        </c:manualLayout>
      </c:layout>
      <c:barChart>
        <c:barDir val="bar"/>
        <c:grouping val="stacked"/>
        <c:ser>
          <c:idx val="0"/>
          <c:order val="0"/>
          <c:spPr>
            <a:solidFill>
              <a:srgbClr val="78973B"/>
            </a:solidFill>
          </c:spPr>
          <c:dLbls>
            <c:dLbl>
              <c:idx val="29"/>
              <c:layout>
                <c:manualLayout>
                  <c:x val="1.3722799451088032E-2"/>
                  <c:y val="1.3203544506697195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784-480B-9B69-03C873F1747E}"/>
                </c:ext>
              </c:extLst>
            </c:dLbl>
            <c:dLbl>
              <c:idx val="30"/>
              <c:layout>
                <c:manualLayout>
                  <c:x val="1.3722799451088032E-2"/>
                  <c:y val="1.4177197975089564E-7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D784-480B-9B69-03C873F1747E}"/>
                </c:ext>
              </c:extLst>
            </c:dLbl>
            <c:dLbl>
              <c:idx val="31"/>
              <c:layout>
                <c:manualLayout>
                  <c:x val="1.7643599294256039E-2"/>
                  <c:y val="1.4177197961886025E-7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D784-480B-9B69-03C873F1747E}"/>
                </c:ext>
              </c:extLst>
            </c:dLbl>
            <c:dLbl>
              <c:idx val="32"/>
              <c:layout>
                <c:manualLayout>
                  <c:x val="1.9603999215840145E-2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784-480B-9B69-03C873F1747E}"/>
                </c:ext>
              </c:extLst>
            </c:dLbl>
            <c:dLbl>
              <c:idx val="33"/>
              <c:layout>
                <c:manualLayout>
                  <c:x val="2.3524799059007968E-2"/>
                  <c:y val="1.3203544506697195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D784-480B-9B69-03C873F1747E}"/>
                </c:ext>
              </c:extLst>
            </c:dLbl>
            <c:dLbl>
              <c:idx val="34"/>
              <c:layout>
                <c:manualLayout>
                  <c:x val="2.5485198980592042E-2"/>
                  <c:y val="1.3203544506697195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D784-480B-9B69-03C873F1747E}"/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rgbClr val="78973B"/>
                </a:solidFill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Лист1!$A$5:$A$40</c:f>
              <c:strCache>
                <c:ptCount val="36"/>
                <c:pt idx="0">
                  <c:v>Каргатский МР</c:v>
                </c:pt>
                <c:pt idx="1">
                  <c:v>г. Новосибирск</c:v>
                </c:pt>
                <c:pt idx="2">
                  <c:v>Краснозерский МР</c:v>
                </c:pt>
                <c:pt idx="3">
                  <c:v>Колыванский МР</c:v>
                </c:pt>
                <c:pt idx="4">
                  <c:v>г. Искитим</c:v>
                </c:pt>
                <c:pt idx="5">
                  <c:v>Купинский МР</c:v>
                </c:pt>
                <c:pt idx="6">
                  <c:v>Тогучинский МР</c:v>
                </c:pt>
                <c:pt idx="7">
                  <c:v>г. Бердск</c:v>
                </c:pt>
                <c:pt idx="8">
                  <c:v>Коченевский МР</c:v>
                </c:pt>
                <c:pt idx="9">
                  <c:v>Кыштовский МР</c:v>
                </c:pt>
                <c:pt idx="10">
                  <c:v>Новосибирский МР</c:v>
                </c:pt>
                <c:pt idx="11">
                  <c:v>Ордынский МР</c:v>
                </c:pt>
                <c:pt idx="12">
                  <c:v>Барабинский МР</c:v>
                </c:pt>
                <c:pt idx="13">
                  <c:v>Карасукский МР</c:v>
                </c:pt>
                <c:pt idx="14">
                  <c:v>Сузунский МР</c:v>
                </c:pt>
                <c:pt idx="15">
                  <c:v>Черепановский МР</c:v>
                </c:pt>
                <c:pt idx="16">
                  <c:v>Чулымский МР</c:v>
                </c:pt>
                <c:pt idx="17">
                  <c:v>Доволенский МР</c:v>
                </c:pt>
                <c:pt idx="18">
                  <c:v>Чановский МР</c:v>
                </c:pt>
                <c:pt idx="19">
                  <c:v>Болотнинский МР</c:v>
                </c:pt>
                <c:pt idx="20">
                  <c:v>Мошковский МР</c:v>
                </c:pt>
                <c:pt idx="21">
                  <c:v>Татарский МР</c:v>
                </c:pt>
                <c:pt idx="22">
                  <c:v>г. Обь</c:v>
                </c:pt>
                <c:pt idx="23">
                  <c:v>Баганский МР</c:v>
                </c:pt>
                <c:pt idx="24">
                  <c:v>Убинский МР</c:v>
                </c:pt>
                <c:pt idx="25">
                  <c:v>р. п. Кольцово</c:v>
                </c:pt>
                <c:pt idx="26">
                  <c:v>Здвинский МР</c:v>
                </c:pt>
                <c:pt idx="27">
                  <c:v>Искитимский МР</c:v>
                </c:pt>
                <c:pt idx="28">
                  <c:v>Куйбышевский МР</c:v>
                </c:pt>
                <c:pt idx="29">
                  <c:v>Венгеровский МР</c:v>
                </c:pt>
                <c:pt idx="30">
                  <c:v>Маслянинский МР</c:v>
                </c:pt>
                <c:pt idx="31">
                  <c:v>Усть-Таркский МР</c:v>
                </c:pt>
                <c:pt idx="32">
                  <c:v>Чистоозерный МР</c:v>
                </c:pt>
                <c:pt idx="33">
                  <c:v>Кочковский МР</c:v>
                </c:pt>
                <c:pt idx="34">
                  <c:v>Северный МР</c:v>
                </c:pt>
                <c:pt idx="35">
                  <c:v>В среднем по НСО</c:v>
                </c:pt>
              </c:strCache>
            </c:strRef>
          </c:cat>
          <c:val>
            <c:numRef>
              <c:f>Лист1!$B$5:$B$40</c:f>
              <c:numCache>
                <c:formatCode>0.0%</c:formatCode>
                <c:ptCount val="36"/>
                <c:pt idx="0">
                  <c:v>0.41400000000000031</c:v>
                </c:pt>
                <c:pt idx="1">
                  <c:v>0.25700000000000001</c:v>
                </c:pt>
                <c:pt idx="2">
                  <c:v>0.27100000000000002</c:v>
                </c:pt>
                <c:pt idx="3">
                  <c:v>0.2140000000000003</c:v>
                </c:pt>
                <c:pt idx="4">
                  <c:v>0.18600000000000033</c:v>
                </c:pt>
                <c:pt idx="5">
                  <c:v>0.15700000000000033</c:v>
                </c:pt>
                <c:pt idx="6">
                  <c:v>0.15700000000000033</c:v>
                </c:pt>
                <c:pt idx="7">
                  <c:v>0.14300000000000004</c:v>
                </c:pt>
                <c:pt idx="8">
                  <c:v>0.14300000000000004</c:v>
                </c:pt>
                <c:pt idx="9">
                  <c:v>0.14300000000000004</c:v>
                </c:pt>
                <c:pt idx="10">
                  <c:v>0.129</c:v>
                </c:pt>
                <c:pt idx="11">
                  <c:v>0.129</c:v>
                </c:pt>
                <c:pt idx="12">
                  <c:v>0.114</c:v>
                </c:pt>
                <c:pt idx="13">
                  <c:v>0.114</c:v>
                </c:pt>
                <c:pt idx="14">
                  <c:v>0.114</c:v>
                </c:pt>
                <c:pt idx="15">
                  <c:v>0.114</c:v>
                </c:pt>
                <c:pt idx="16">
                  <c:v>0.114</c:v>
                </c:pt>
                <c:pt idx="17">
                  <c:v>0.1</c:v>
                </c:pt>
                <c:pt idx="18">
                  <c:v>0.1</c:v>
                </c:pt>
                <c:pt idx="19">
                  <c:v>8.6000000000000021E-2</c:v>
                </c:pt>
                <c:pt idx="20">
                  <c:v>8.6000000000000021E-2</c:v>
                </c:pt>
                <c:pt idx="21">
                  <c:v>8.6000000000000021E-2</c:v>
                </c:pt>
                <c:pt idx="22">
                  <c:v>7.0999999999999994E-2</c:v>
                </c:pt>
                <c:pt idx="23">
                  <c:v>7.0999999999999994E-2</c:v>
                </c:pt>
                <c:pt idx="24">
                  <c:v>7.0999999999999994E-2</c:v>
                </c:pt>
                <c:pt idx="25">
                  <c:v>4.3000000000000003E-2</c:v>
                </c:pt>
                <c:pt idx="26">
                  <c:v>2.9000000000000001E-2</c:v>
                </c:pt>
                <c:pt idx="27">
                  <c:v>2.9000000000000001E-2</c:v>
                </c:pt>
                <c:pt idx="28">
                  <c:v>2.9000000000000001E-2</c:v>
                </c:pt>
                <c:pt idx="29">
                  <c:v>1.4E-2</c:v>
                </c:pt>
                <c:pt idx="30">
                  <c:v>1.4E-2</c:v>
                </c:pt>
                <c:pt idx="31">
                  <c:v>1.4E-2</c:v>
                </c:pt>
                <c:pt idx="32">
                  <c:v>1.4E-2</c:v>
                </c:pt>
                <c:pt idx="33">
                  <c:v>0</c:v>
                </c:pt>
                <c:pt idx="34">
                  <c:v>0</c:v>
                </c:pt>
                <c:pt idx="35">
                  <c:v>0.19800000000000001</c:v>
                </c:pt>
              </c:numCache>
            </c:numRef>
          </c:val>
          <c:extLst xmlns:c16r2="http://schemas.microsoft.com/office/drawing/2015/06/chart">
            <c:ext xmlns:c15="http://schemas.microsoft.com/office/drawing/2012/chart" uri="{02D57815-91ED-43cb-92C2-25804820EDAC}">
              <c15:filteredSeriesTitle>
                <c15:tx>
                  <c:strRef>
                    <c:extLst xmlns:c16="http://schemas.microsoft.com/office/drawing/2014/chart">
                      <c:ext uri="{02D57815-91ED-43cb-92C2-25804820EDAC}">
                        <c15:formulaRef>
                          <c15:sqref>Лист1!#REF!</c15:sqref>
                        </c15:formulaRef>
                      </c:ext>
                    </c:extLst>
                    <c:strCache>
                      <c:ptCount val="1"/>
                      <c:pt idx="0">
                        <c:v>#REF!</c:v>
                      </c:pt>
                    </c:strCache>
                  </c:strRef>
                </c15:tx>
              </c15:filteredSeriesTitle>
            </c:ext>
            <c:ext xmlns:c16="http://schemas.microsoft.com/office/drawing/2014/chart" uri="{C3380CC4-5D6E-409C-BE32-E72D297353CC}">
              <c16:uniqueId val="{00000000-E46C-4EC4-9AAC-682EC91343D1}"/>
            </c:ext>
          </c:extLst>
        </c:ser>
        <c:overlap val="100"/>
        <c:axId val="228482432"/>
        <c:axId val="228488320"/>
      </c:barChart>
      <c:catAx>
        <c:axId val="228482432"/>
        <c:scaling>
          <c:orientation val="maxMin"/>
        </c:scaling>
        <c:axPos val="l"/>
        <c:numFmt formatCode="General" sourceLinked="1"/>
        <c:tickLblPos val="nextTo"/>
        <c:crossAx val="228488320"/>
        <c:crosses val="autoZero"/>
        <c:auto val="1"/>
        <c:lblAlgn val="ctr"/>
        <c:lblOffset val="100"/>
      </c:catAx>
      <c:valAx>
        <c:axId val="228488320"/>
        <c:scaling>
          <c:orientation val="minMax"/>
        </c:scaling>
        <c:axPos val="t"/>
        <c:majorGridlines/>
        <c:numFmt formatCode="0.0%" sourceLinked="1"/>
        <c:tickLblPos val="nextTo"/>
        <c:txPr>
          <a:bodyPr/>
          <a:lstStyle/>
          <a:p>
            <a:pPr>
              <a:defRPr sz="800">
                <a:solidFill>
                  <a:sysClr val="windowText" lastClr="000000"/>
                </a:solidFill>
              </a:defRPr>
            </a:pPr>
            <a:endParaRPr lang="ru-RU"/>
          </a:p>
        </c:txPr>
        <c:crossAx val="228482432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/>
  <c:userShapes r:id="rId3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46650085747478287"/>
          <c:y val="4.9674857293858947E-2"/>
          <c:w val="0.64117755683919675"/>
          <c:h val="0.93969466053223361"/>
        </c:manualLayout>
      </c:layout>
      <c:barChart>
        <c:barDir val="bar"/>
        <c:grouping val="stacked"/>
        <c:ser>
          <c:idx val="0"/>
          <c:order val="0"/>
          <c:tx>
            <c:strRef>
              <c:f>Лист1!$B$2</c:f>
              <c:strCache>
                <c:ptCount val="1"/>
              </c:strCache>
            </c:strRef>
          </c:tx>
          <c:spPr>
            <a:solidFill>
              <a:srgbClr val="78973B"/>
            </a:solidFill>
          </c:spPr>
          <c:dLbls>
            <c:dLbl>
              <c:idx val="24"/>
              <c:layout>
                <c:manualLayout>
                  <c:x val="4.1924326590504456E-3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4AC-4F69-8905-E2D63601B994}"/>
                </c:ext>
              </c:extLst>
            </c:dLbl>
            <c:dLbl>
              <c:idx val="25"/>
              <c:layout>
                <c:manualLayout>
                  <c:x val="4.1924326590504456E-3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4AC-4F69-8905-E2D63601B994}"/>
                </c:ext>
              </c:extLst>
            </c:dLbl>
            <c:dLbl>
              <c:idx val="26"/>
              <c:layout>
                <c:manualLayout>
                  <c:x val="8.3848653181008547E-3"/>
                  <c:y val="1.4423916020085665E-7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84AC-4F69-8905-E2D63601B994}"/>
                </c:ext>
              </c:extLst>
            </c:dLbl>
            <c:dLbl>
              <c:idx val="27"/>
              <c:layout>
                <c:manualLayout>
                  <c:x val="6.2886489885756588E-3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4AC-4F69-8905-E2D63601B994}"/>
                </c:ext>
              </c:extLst>
            </c:dLbl>
            <c:dLbl>
              <c:idx val="28"/>
              <c:layout>
                <c:manualLayout>
                  <c:x val="4.1924326590504065E-3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84AC-4F69-8905-E2D63601B994}"/>
                </c:ext>
              </c:extLst>
            </c:dLbl>
            <c:dLbl>
              <c:idx val="29"/>
              <c:layout>
                <c:manualLayout>
                  <c:x val="1.2577297977151137E-2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84AC-4F69-8905-E2D63601B994}"/>
                </c:ext>
              </c:extLst>
            </c:dLbl>
            <c:dLbl>
              <c:idx val="30"/>
              <c:layout>
                <c:manualLayout>
                  <c:x val="1.467351430667641E-2"/>
                  <c:y val="1.3433318591353012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84AC-4F69-8905-E2D63601B994}"/>
                </c:ext>
              </c:extLst>
            </c:dLbl>
            <c:dLbl>
              <c:idx val="31"/>
              <c:layout>
                <c:manualLayout>
                  <c:x val="1.8865946965726865E-2"/>
                  <c:y val="1.3433318591353012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84AC-4F69-8905-E2D63601B994}"/>
                </c:ext>
              </c:extLst>
            </c:dLbl>
            <c:dLbl>
              <c:idx val="32"/>
              <c:layout>
                <c:manualLayout>
                  <c:x val="1.8865946965726865E-2"/>
                  <c:y val="1.3433318591353012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84AC-4F69-8905-E2D63601B994}"/>
                </c:ext>
              </c:extLst>
            </c:dLbl>
            <c:dLbl>
              <c:idx val="33"/>
              <c:layout>
                <c:manualLayout>
                  <c:x val="2.3058379624777282E-2"/>
                  <c:y val="1.3433318591353012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84AC-4F69-8905-E2D63601B994}"/>
                </c:ext>
              </c:extLst>
            </c:dLbl>
            <c:dLbl>
              <c:idx val="34"/>
              <c:layout>
                <c:manualLayout>
                  <c:x val="2.5154595954302427E-2"/>
                  <c:y val="1.3433318591353012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84AC-4F69-8905-E2D63601B994}"/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rgbClr val="78973B"/>
                </a:solidFill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Лист1!$A$3:$A$38</c:f>
              <c:strCache>
                <c:ptCount val="36"/>
                <c:pt idx="0">
                  <c:v>г. Обь</c:v>
                </c:pt>
                <c:pt idx="1">
                  <c:v>Коченевский  МР</c:v>
                </c:pt>
                <c:pt idx="2">
                  <c:v>г. Новосибирск</c:v>
                </c:pt>
                <c:pt idx="3">
                  <c:v>Баганский  МР</c:v>
                </c:pt>
                <c:pt idx="4">
                  <c:v>Татарский  МР</c:v>
                </c:pt>
                <c:pt idx="5">
                  <c:v>Венгеровский  МР</c:v>
                </c:pt>
                <c:pt idx="6">
                  <c:v>Карасукский  МР</c:v>
                </c:pt>
                <c:pt idx="7">
                  <c:v>г. Бердск</c:v>
                </c:pt>
                <c:pt idx="8">
                  <c:v>Каргатский  МР</c:v>
                </c:pt>
                <c:pt idx="9">
                  <c:v>р. п. Кольцово</c:v>
                </c:pt>
                <c:pt idx="10">
                  <c:v>Колыванский  МР</c:v>
                </c:pt>
                <c:pt idx="11">
                  <c:v>г. Искитим</c:v>
                </c:pt>
                <c:pt idx="12">
                  <c:v>Куйбышевский  МР</c:v>
                </c:pt>
                <c:pt idx="13">
                  <c:v>Черепановский  МР</c:v>
                </c:pt>
                <c:pt idx="14">
                  <c:v>Ордынский  МР</c:v>
                </c:pt>
                <c:pt idx="15">
                  <c:v>Тогучинский  МР</c:v>
                </c:pt>
                <c:pt idx="16">
                  <c:v>Краснозерский  МР</c:v>
                </c:pt>
                <c:pt idx="17">
                  <c:v>Убинский  МР</c:v>
                </c:pt>
                <c:pt idx="18">
                  <c:v>Чулымский  МР</c:v>
                </c:pt>
                <c:pt idx="19">
                  <c:v>Новосибирский  МР</c:v>
                </c:pt>
                <c:pt idx="20">
                  <c:v>Купинский  МР</c:v>
                </c:pt>
                <c:pt idx="21">
                  <c:v>Усть-Таркский  МР</c:v>
                </c:pt>
                <c:pt idx="22">
                  <c:v>Чановский  МР</c:v>
                </c:pt>
                <c:pt idx="23">
                  <c:v>Здвинский  МР</c:v>
                </c:pt>
                <c:pt idx="24">
                  <c:v>Барабинский  МР</c:v>
                </c:pt>
                <c:pt idx="25">
                  <c:v> Мошковский  МР</c:v>
                </c:pt>
                <c:pt idx="26">
                  <c:v>Кочковский  МР</c:v>
                </c:pt>
                <c:pt idx="27">
                  <c:v>Сузунский  МР</c:v>
                </c:pt>
                <c:pt idx="28">
                  <c:v>Чистоозерный  МР</c:v>
                </c:pt>
                <c:pt idx="29">
                  <c:v>Маслянинский  МР</c:v>
                </c:pt>
                <c:pt idx="30">
                  <c:v>Северный  МР</c:v>
                </c:pt>
                <c:pt idx="31">
                  <c:v>Доволенский  МР</c:v>
                </c:pt>
                <c:pt idx="32">
                  <c:v>Искитимский  МР</c:v>
                </c:pt>
                <c:pt idx="33">
                  <c:v>Болотнинский  МР</c:v>
                </c:pt>
                <c:pt idx="34">
                  <c:v>Кыштовский  МР</c:v>
                </c:pt>
                <c:pt idx="35">
                  <c:v>В среднем по НСО</c:v>
                </c:pt>
              </c:strCache>
            </c:strRef>
          </c:cat>
          <c:val>
            <c:numRef>
              <c:f>Лист1!$B$3:$B$38</c:f>
              <c:numCache>
                <c:formatCode>0.0%</c:formatCode>
                <c:ptCount val="36"/>
                <c:pt idx="0">
                  <c:v>0.54300000000000004</c:v>
                </c:pt>
                <c:pt idx="1">
                  <c:v>0.41400000000000031</c:v>
                </c:pt>
                <c:pt idx="2">
                  <c:v>0.41000000000000031</c:v>
                </c:pt>
                <c:pt idx="3">
                  <c:v>0.35700000000000032</c:v>
                </c:pt>
                <c:pt idx="4">
                  <c:v>0.35700000000000032</c:v>
                </c:pt>
                <c:pt idx="5">
                  <c:v>0.32900000000000107</c:v>
                </c:pt>
                <c:pt idx="6">
                  <c:v>0.32900000000000107</c:v>
                </c:pt>
                <c:pt idx="7">
                  <c:v>0.31400000000000083</c:v>
                </c:pt>
                <c:pt idx="8">
                  <c:v>0.31400000000000083</c:v>
                </c:pt>
                <c:pt idx="9">
                  <c:v>0.25700000000000001</c:v>
                </c:pt>
                <c:pt idx="10">
                  <c:v>0.22900000000000001</c:v>
                </c:pt>
                <c:pt idx="11">
                  <c:v>0.2</c:v>
                </c:pt>
                <c:pt idx="12">
                  <c:v>0.2</c:v>
                </c:pt>
                <c:pt idx="13">
                  <c:v>0.2</c:v>
                </c:pt>
                <c:pt idx="14">
                  <c:v>0.17100000000000001</c:v>
                </c:pt>
                <c:pt idx="15">
                  <c:v>0.17100000000000001</c:v>
                </c:pt>
                <c:pt idx="16">
                  <c:v>0.15700000000000044</c:v>
                </c:pt>
                <c:pt idx="17">
                  <c:v>0.15700000000000044</c:v>
                </c:pt>
                <c:pt idx="18">
                  <c:v>0.14300000000000004</c:v>
                </c:pt>
                <c:pt idx="19">
                  <c:v>0.129</c:v>
                </c:pt>
                <c:pt idx="20">
                  <c:v>0.1</c:v>
                </c:pt>
                <c:pt idx="21">
                  <c:v>0.1</c:v>
                </c:pt>
                <c:pt idx="22">
                  <c:v>0.1</c:v>
                </c:pt>
                <c:pt idx="23">
                  <c:v>8.6000000000000021E-2</c:v>
                </c:pt>
                <c:pt idx="24">
                  <c:v>7.0999999999999994E-2</c:v>
                </c:pt>
                <c:pt idx="25">
                  <c:v>7.0999999999999994E-2</c:v>
                </c:pt>
                <c:pt idx="26">
                  <c:v>5.7000000000000023E-2</c:v>
                </c:pt>
                <c:pt idx="27">
                  <c:v>5.7000000000000023E-2</c:v>
                </c:pt>
                <c:pt idx="28">
                  <c:v>5.7000000000000023E-2</c:v>
                </c:pt>
                <c:pt idx="29">
                  <c:v>4.3000000000000003E-2</c:v>
                </c:pt>
                <c:pt idx="30">
                  <c:v>4.3000000000000003E-2</c:v>
                </c:pt>
                <c:pt idx="31">
                  <c:v>2.9000000000000001E-2</c:v>
                </c:pt>
                <c:pt idx="32">
                  <c:v>2.9000000000000001E-2</c:v>
                </c:pt>
                <c:pt idx="33">
                  <c:v>1.4E-2</c:v>
                </c:pt>
                <c:pt idx="34">
                  <c:v>1.4E-2</c:v>
                </c:pt>
                <c:pt idx="35">
                  <c:v>0.31800000000000095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46C-4EC4-9AAC-682EC91343D1}"/>
            </c:ext>
          </c:extLst>
        </c:ser>
        <c:overlap val="100"/>
        <c:axId val="226962048"/>
        <c:axId val="227979648"/>
      </c:barChart>
      <c:catAx>
        <c:axId val="226962048"/>
        <c:scaling>
          <c:orientation val="maxMin"/>
        </c:scaling>
        <c:axPos val="l"/>
        <c:numFmt formatCode="General" sourceLinked="1"/>
        <c:tickLblPos val="nextTo"/>
        <c:crossAx val="227979648"/>
        <c:crosses val="autoZero"/>
        <c:auto val="1"/>
        <c:lblAlgn val="ctr"/>
        <c:lblOffset val="100"/>
      </c:catAx>
      <c:valAx>
        <c:axId val="227979648"/>
        <c:scaling>
          <c:orientation val="minMax"/>
        </c:scaling>
        <c:axPos val="t"/>
        <c:majorGridlines/>
        <c:numFmt formatCode="0.0%" sourceLinked="1"/>
        <c:tickLblPos val="nextTo"/>
        <c:txPr>
          <a:bodyPr/>
          <a:lstStyle/>
          <a:p>
            <a:pPr>
              <a:defRPr sz="800">
                <a:solidFill>
                  <a:sysClr val="windowText" lastClr="000000"/>
                </a:solidFill>
              </a:defRPr>
            </a:pPr>
            <a:endParaRPr lang="ru-RU"/>
          </a:p>
        </c:txPr>
        <c:crossAx val="226962048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/>
  <c:userShapes r:id="rId3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46650085747478287"/>
          <c:y val="4.9674857293858947E-2"/>
          <c:w val="0.64117755683919675"/>
          <c:h val="0.93969466053223361"/>
        </c:manualLayout>
      </c:layout>
      <c:barChart>
        <c:barDir val="bar"/>
        <c:grouping val="stacked"/>
        <c:ser>
          <c:idx val="0"/>
          <c:order val="0"/>
          <c:tx>
            <c:strRef>
              <c:f>Лист1!$B$2</c:f>
              <c:strCache>
                <c:ptCount val="1"/>
              </c:strCache>
            </c:strRef>
          </c:tx>
          <c:spPr>
            <a:solidFill>
              <a:srgbClr val="78973B"/>
            </a:solidFill>
          </c:spPr>
          <c:dLbls>
            <c:dLbl>
              <c:idx val="23"/>
              <c:layout>
                <c:manualLayout>
                  <c:x val="6.2886489885756111E-3"/>
                  <c:y val="1.3433318591353012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FBB-4065-A20B-56BC6E34B9BA}"/>
                </c:ext>
              </c:extLst>
            </c:dLbl>
            <c:dLbl>
              <c:idx val="24"/>
              <c:layout>
                <c:manualLayout>
                  <c:x val="1.257729797715117E-2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9FBB-4065-A20B-56BC6E34B9BA}"/>
                </c:ext>
              </c:extLst>
            </c:dLbl>
            <c:dLbl>
              <c:idx val="25"/>
              <c:layout>
                <c:manualLayout>
                  <c:x val="1.0481081647626065E-2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9FBB-4065-A20B-56BC6E34B9BA}"/>
                </c:ext>
              </c:extLst>
            </c:dLbl>
            <c:dLbl>
              <c:idx val="26"/>
              <c:layout>
                <c:manualLayout>
                  <c:x val="1.0481081647626065E-2"/>
                  <c:y val="1.3433318591353012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9FBB-4065-A20B-56BC6E34B9BA}"/>
                </c:ext>
              </c:extLst>
            </c:dLbl>
            <c:dLbl>
              <c:idx val="27"/>
              <c:layout>
                <c:manualLayout>
                  <c:x val="1.257729797715117E-2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9FBB-4065-A20B-56BC6E34B9BA}"/>
                </c:ext>
              </c:extLst>
            </c:dLbl>
            <c:dLbl>
              <c:idx val="28"/>
              <c:layout>
                <c:manualLayout>
                  <c:x val="1.257729797715117E-2"/>
                  <c:y val="1.3433318591353012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9FBB-4065-A20B-56BC6E34B9BA}"/>
                </c:ext>
              </c:extLst>
            </c:dLbl>
            <c:dLbl>
              <c:idx val="29"/>
              <c:layout>
                <c:manualLayout>
                  <c:x val="1.6769730636201661E-2"/>
                  <c:y val="1.3433318591353012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9FBB-4065-A20B-56BC6E34B9BA}"/>
                </c:ext>
              </c:extLst>
            </c:dLbl>
            <c:dLbl>
              <c:idx val="30"/>
              <c:layout>
                <c:manualLayout>
                  <c:x val="1.467351430667641E-2"/>
                  <c:y val="1.4423916006652364E-7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9FBB-4065-A20B-56BC6E34B9BA}"/>
                </c:ext>
              </c:extLst>
            </c:dLbl>
            <c:dLbl>
              <c:idx val="31"/>
              <c:layout>
                <c:manualLayout>
                  <c:x val="1.6769730636201661E-2"/>
                  <c:y val="1.3433318591353012E-16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9FBB-4065-A20B-56BC6E34B9BA}"/>
                </c:ext>
              </c:extLst>
            </c:dLbl>
            <c:dLbl>
              <c:idx val="32"/>
              <c:layout>
                <c:manualLayout>
                  <c:x val="1.467351430667641E-2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9FBB-4065-A20B-56BC6E34B9BA}"/>
                </c:ext>
              </c:extLst>
            </c:dLbl>
            <c:dLbl>
              <c:idx val="33"/>
              <c:layout>
                <c:manualLayout>
                  <c:x val="1.467351430667641E-2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9FBB-4065-A20B-56BC6E34B9BA}"/>
                </c:ext>
              </c:extLst>
            </c:dLbl>
            <c:dLbl>
              <c:idx val="34"/>
              <c:layout>
                <c:manualLayout>
                  <c:x val="1.467351430667641E-2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9FBB-4065-A20B-56BC6E34B9BA}"/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rgbClr val="78973B"/>
                </a:solidFill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Лист1!$A$3:$A$38</c:f>
              <c:strCache>
                <c:ptCount val="36"/>
                <c:pt idx="0">
                  <c:v>г. Обь</c:v>
                </c:pt>
                <c:pt idx="1">
                  <c:v>г. Бердск</c:v>
                </c:pt>
                <c:pt idx="2">
                  <c:v>г. Новосибирск</c:v>
                </c:pt>
                <c:pt idx="3">
                  <c:v>г. Искитим</c:v>
                </c:pt>
                <c:pt idx="4">
                  <c:v>Купинский МР</c:v>
                </c:pt>
                <c:pt idx="5">
                  <c:v>Коченевский МР</c:v>
                </c:pt>
                <c:pt idx="6">
                  <c:v>р. п. Кольцово</c:v>
                </c:pt>
                <c:pt idx="7">
                  <c:v>Барабинский МР</c:v>
                </c:pt>
                <c:pt idx="8">
                  <c:v>Каргатский МР</c:v>
                </c:pt>
                <c:pt idx="9">
                  <c:v>Черепановский МР</c:v>
                </c:pt>
                <c:pt idx="10">
                  <c:v>Новосибирский МР</c:v>
                </c:pt>
                <c:pt idx="11">
                  <c:v>Татарский МР</c:v>
                </c:pt>
                <c:pt idx="12">
                  <c:v>Чановский МР</c:v>
                </c:pt>
                <c:pt idx="13">
                  <c:v>Краснозерский МР</c:v>
                </c:pt>
                <c:pt idx="14">
                  <c:v>Ордынский МР</c:v>
                </c:pt>
                <c:pt idx="15">
                  <c:v>Тогучинский МР</c:v>
                </c:pt>
                <c:pt idx="16">
                  <c:v>Чулымский МР</c:v>
                </c:pt>
                <c:pt idx="17">
                  <c:v>Баганский МР</c:v>
                </c:pt>
                <c:pt idx="18">
                  <c:v>Болотнинский МР</c:v>
                </c:pt>
                <c:pt idx="19">
                  <c:v>Колыванский МР</c:v>
                </c:pt>
                <c:pt idx="20">
                  <c:v>Куйбышевский МР</c:v>
                </c:pt>
                <c:pt idx="21">
                  <c:v>Убинский МР</c:v>
                </c:pt>
                <c:pt idx="22">
                  <c:v>Карасукский МР</c:v>
                </c:pt>
                <c:pt idx="23">
                  <c:v>Сузунский МР</c:v>
                </c:pt>
                <c:pt idx="24">
                  <c:v>Венгеровский МР</c:v>
                </c:pt>
                <c:pt idx="25">
                  <c:v>Доволенский МР</c:v>
                </c:pt>
                <c:pt idx="26">
                  <c:v>Чистоозерный МР</c:v>
                </c:pt>
                <c:pt idx="27">
                  <c:v>Кыштовский МР</c:v>
                </c:pt>
                <c:pt idx="28">
                  <c:v>Маслянинский МР</c:v>
                </c:pt>
                <c:pt idx="29">
                  <c:v>Здвинский МР</c:v>
                </c:pt>
                <c:pt idx="30">
                  <c:v>Искитимский МР</c:v>
                </c:pt>
                <c:pt idx="31">
                  <c:v>Кочковский МР</c:v>
                </c:pt>
                <c:pt idx="32">
                  <c:v>Мошковский МР</c:v>
                </c:pt>
                <c:pt idx="33">
                  <c:v>Северный МР</c:v>
                </c:pt>
                <c:pt idx="34">
                  <c:v>Усть-Таркский МР</c:v>
                </c:pt>
                <c:pt idx="35">
                  <c:v>В среднем по НСО</c:v>
                </c:pt>
              </c:strCache>
            </c:strRef>
          </c:cat>
          <c:val>
            <c:numRef>
              <c:f>Лист1!$B$3:$B$38</c:f>
              <c:numCache>
                <c:formatCode>0.0%</c:formatCode>
                <c:ptCount val="36"/>
                <c:pt idx="0">
                  <c:v>0.25700000000000001</c:v>
                </c:pt>
                <c:pt idx="1">
                  <c:v>0.21400000000000041</c:v>
                </c:pt>
                <c:pt idx="2">
                  <c:v>0.21000000000000021</c:v>
                </c:pt>
                <c:pt idx="3">
                  <c:v>0.17100000000000001</c:v>
                </c:pt>
                <c:pt idx="4">
                  <c:v>0.15700000000000044</c:v>
                </c:pt>
                <c:pt idx="5">
                  <c:v>0.14300000000000004</c:v>
                </c:pt>
                <c:pt idx="6">
                  <c:v>0.114</c:v>
                </c:pt>
                <c:pt idx="7">
                  <c:v>0.114</c:v>
                </c:pt>
                <c:pt idx="8">
                  <c:v>0.114</c:v>
                </c:pt>
                <c:pt idx="9">
                  <c:v>0.114</c:v>
                </c:pt>
                <c:pt idx="10">
                  <c:v>0.1</c:v>
                </c:pt>
                <c:pt idx="11">
                  <c:v>0.1</c:v>
                </c:pt>
                <c:pt idx="12">
                  <c:v>0.1</c:v>
                </c:pt>
                <c:pt idx="13">
                  <c:v>8.6000000000000021E-2</c:v>
                </c:pt>
                <c:pt idx="14">
                  <c:v>8.6000000000000021E-2</c:v>
                </c:pt>
                <c:pt idx="15">
                  <c:v>8.6000000000000021E-2</c:v>
                </c:pt>
                <c:pt idx="16">
                  <c:v>8.6000000000000021E-2</c:v>
                </c:pt>
                <c:pt idx="17">
                  <c:v>7.0999999999999994E-2</c:v>
                </c:pt>
                <c:pt idx="18">
                  <c:v>7.0999999999999994E-2</c:v>
                </c:pt>
                <c:pt idx="19">
                  <c:v>7.0999999999999994E-2</c:v>
                </c:pt>
                <c:pt idx="20">
                  <c:v>7.0999999999999994E-2</c:v>
                </c:pt>
                <c:pt idx="21">
                  <c:v>7.0999999999999994E-2</c:v>
                </c:pt>
                <c:pt idx="22">
                  <c:v>5.7000000000000023E-2</c:v>
                </c:pt>
                <c:pt idx="23">
                  <c:v>4.3000000000000003E-2</c:v>
                </c:pt>
                <c:pt idx="24">
                  <c:v>2.9000000000000001E-2</c:v>
                </c:pt>
                <c:pt idx="25">
                  <c:v>2.9000000000000001E-2</c:v>
                </c:pt>
                <c:pt idx="26">
                  <c:v>2.9000000000000001E-2</c:v>
                </c:pt>
                <c:pt idx="27">
                  <c:v>1.4E-2</c:v>
                </c:pt>
                <c:pt idx="28">
                  <c:v>1.4E-2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0.16300000000000001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46C-4EC4-9AAC-682EC91343D1}"/>
            </c:ext>
          </c:extLst>
        </c:ser>
        <c:overlap val="100"/>
        <c:axId val="212500864"/>
        <c:axId val="212502400"/>
      </c:barChart>
      <c:catAx>
        <c:axId val="212500864"/>
        <c:scaling>
          <c:orientation val="maxMin"/>
        </c:scaling>
        <c:axPos val="l"/>
        <c:numFmt formatCode="General" sourceLinked="1"/>
        <c:tickLblPos val="nextTo"/>
        <c:crossAx val="212502400"/>
        <c:crosses val="autoZero"/>
        <c:auto val="1"/>
        <c:lblAlgn val="ctr"/>
        <c:lblOffset val="100"/>
      </c:catAx>
      <c:valAx>
        <c:axId val="212502400"/>
        <c:scaling>
          <c:orientation val="minMax"/>
        </c:scaling>
        <c:axPos val="t"/>
        <c:majorGridlines/>
        <c:numFmt formatCode="0.0%" sourceLinked="1"/>
        <c:tickLblPos val="nextTo"/>
        <c:txPr>
          <a:bodyPr/>
          <a:lstStyle/>
          <a:p>
            <a:pPr>
              <a:defRPr sz="800">
                <a:solidFill>
                  <a:sysClr val="windowText" lastClr="000000"/>
                </a:solidFill>
              </a:defRPr>
            </a:pPr>
            <a:endParaRPr lang="ru-RU"/>
          </a:p>
        </c:txPr>
        <c:crossAx val="212500864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/>
  <c:userShapes r:id="rId3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0.21030033840947654"/>
          <c:y val="0.12323234341900215"/>
          <c:w val="0.7896996615905294"/>
          <c:h val="0.82326609554516339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dPt>
            <c:idx val="1"/>
            <c:spPr>
              <a:solidFill>
                <a:srgbClr val="A6A6A6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0-F389-4C7B-90BB-4E076DECCF42}"/>
              </c:ext>
            </c:extLst>
          </c:dPt>
          <c:dLbls>
            <c:spPr>
              <a:solidFill>
                <a:schemeClr val="bg1"/>
              </a:solidFill>
              <a:ln w="12700">
                <a:solidFill>
                  <a:schemeClr val="accent1"/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Лист1!$A$2:$A$7</c:f>
              <c:strCache>
                <c:ptCount val="6"/>
                <c:pt idx="0">
                  <c:v>Другое</c:v>
                </c:pt>
                <c:pt idx="1">
                  <c:v>Затрудняюсь ответить</c:v>
                </c:pt>
                <c:pt idx="2">
                  <c:v>Выбор есть, но есть потребность в увеличении количества банкоматов</c:v>
                </c:pt>
                <c:pt idx="3">
                  <c:v>Выбор есть, но есть потребность в увеличении количества отделений банков</c:v>
                </c:pt>
                <c:pt idx="4">
                  <c:v>Выбор отсутствует</c:v>
                </c:pt>
                <c:pt idx="5">
                  <c:v>Да, выбор достаточный</c:v>
                </c:pt>
              </c:strCache>
            </c:strRef>
          </c:cat>
          <c:val>
            <c:numRef>
              <c:f>Лист1!$B$2:$B$7</c:f>
              <c:numCache>
                <c:formatCode>0.0%</c:formatCode>
                <c:ptCount val="6"/>
                <c:pt idx="0">
                  <c:v>4.0000000000000114E-3</c:v>
                </c:pt>
                <c:pt idx="1">
                  <c:v>6.2000000000000034E-2</c:v>
                </c:pt>
                <c:pt idx="2">
                  <c:v>6.0000000000000114E-3</c:v>
                </c:pt>
                <c:pt idx="3">
                  <c:v>2.5000000000000001E-2</c:v>
                </c:pt>
                <c:pt idx="4">
                  <c:v>0.112</c:v>
                </c:pt>
                <c:pt idx="5">
                  <c:v>0.79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D92-4F86-B86B-1F08535D8009}"/>
            </c:ext>
          </c:extLst>
        </c:ser>
        <c:dLbls>
          <c:showVal val="1"/>
        </c:dLbls>
        <c:gapWidth val="182"/>
        <c:axId val="221080960"/>
        <c:axId val="221086848"/>
      </c:barChart>
      <c:catAx>
        <c:axId val="221080960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21086848"/>
        <c:crosses val="autoZero"/>
        <c:auto val="1"/>
        <c:lblAlgn val="ctr"/>
        <c:lblOffset val="100"/>
      </c:catAx>
      <c:valAx>
        <c:axId val="221086848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1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21080960"/>
        <c:crosses val="autoZero"/>
        <c:crossBetween val="between"/>
        <c:majorUnit val="0.2"/>
      </c:valAx>
      <c:spPr>
        <a:noFill/>
        <a:ln w="25400"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/>
      </a:pPr>
      <a:endParaRPr lang="ru-RU"/>
    </a:p>
  </c:txPr>
  <c:externalData r:id="rId1"/>
  <c:userShapes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46650085747478287"/>
          <c:y val="4.9674857293858947E-2"/>
          <c:w val="0.64117755683919631"/>
          <c:h val="0.93969466053223361"/>
        </c:manualLayout>
      </c:layout>
      <c:barChart>
        <c:barDir val="bar"/>
        <c:grouping val="stacked"/>
        <c:ser>
          <c:idx val="0"/>
          <c:order val="0"/>
          <c:tx>
            <c:strRef>
              <c:f>Лист1!$B$2</c:f>
              <c:strCache>
                <c:ptCount val="1"/>
              </c:strCache>
            </c:strRef>
          </c:tx>
          <c:spPr>
            <a:solidFill>
              <a:srgbClr val="78973B"/>
            </a:solidFill>
          </c:spPr>
          <c:dLbls>
            <c:spPr>
              <a:solidFill>
                <a:sysClr val="window" lastClr="FFFFFF"/>
              </a:solidFill>
              <a:ln>
                <a:solidFill>
                  <a:srgbClr val="78973B"/>
                </a:solidFill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Лист1!$A$3:$A$38</c:f>
              <c:strCache>
                <c:ptCount val="36"/>
                <c:pt idx="0">
                  <c:v>г. Бердск</c:v>
                </c:pt>
                <c:pt idx="1">
                  <c:v>г. Новосибирск</c:v>
                </c:pt>
                <c:pt idx="2">
                  <c:v>г. Искитим</c:v>
                </c:pt>
                <c:pt idx="3">
                  <c:v>г. Обь</c:v>
                </c:pt>
                <c:pt idx="4">
                  <c:v>Краснозерский МР</c:v>
                </c:pt>
                <c:pt idx="5">
                  <c:v>р. п. Кольцово</c:v>
                </c:pt>
                <c:pt idx="6">
                  <c:v>Куйбышевский МР</c:v>
                </c:pt>
                <c:pt idx="7">
                  <c:v>Сузунский МР</c:v>
                </c:pt>
                <c:pt idx="8">
                  <c:v>Черепановский МР</c:v>
                </c:pt>
                <c:pt idx="9">
                  <c:v>Коченевский МР</c:v>
                </c:pt>
                <c:pt idx="10">
                  <c:v>Татарский МР</c:v>
                </c:pt>
                <c:pt idx="11">
                  <c:v>Чулымский МР</c:v>
                </c:pt>
                <c:pt idx="12">
                  <c:v>Барабинский МР</c:v>
                </c:pt>
                <c:pt idx="13">
                  <c:v>Карасукский МР</c:v>
                </c:pt>
                <c:pt idx="14">
                  <c:v>Маслянинский МР</c:v>
                </c:pt>
                <c:pt idx="15">
                  <c:v>Купинский МР</c:v>
                </c:pt>
                <c:pt idx="16">
                  <c:v>Болотнинский МР</c:v>
                </c:pt>
                <c:pt idx="17">
                  <c:v>Каргатский МР</c:v>
                </c:pt>
                <c:pt idx="18">
                  <c:v>Кочковский МР</c:v>
                </c:pt>
                <c:pt idx="19">
                  <c:v>Чановский МР</c:v>
                </c:pt>
                <c:pt idx="20">
                  <c:v>Чистоозерный МР</c:v>
                </c:pt>
                <c:pt idx="21">
                  <c:v>Колыванский МР</c:v>
                </c:pt>
                <c:pt idx="22">
                  <c:v>Тогучинский МР</c:v>
                </c:pt>
                <c:pt idx="23">
                  <c:v>Северный МР</c:v>
                </c:pt>
                <c:pt idx="24">
                  <c:v>Доволенский МР</c:v>
                </c:pt>
                <c:pt idx="25">
                  <c:v>Мошковский МР</c:v>
                </c:pt>
                <c:pt idx="26">
                  <c:v>Усть-Таркский МР</c:v>
                </c:pt>
                <c:pt idx="27">
                  <c:v>Убинский МР</c:v>
                </c:pt>
                <c:pt idx="28">
                  <c:v>Баганский МР</c:v>
                </c:pt>
                <c:pt idx="29">
                  <c:v>Искитимский МР</c:v>
                </c:pt>
                <c:pt idx="30">
                  <c:v>Здвинский МР</c:v>
                </c:pt>
                <c:pt idx="31">
                  <c:v>Ордынский МР</c:v>
                </c:pt>
                <c:pt idx="32">
                  <c:v>Венгеровский МР</c:v>
                </c:pt>
                <c:pt idx="33">
                  <c:v>Новосибирский МР</c:v>
                </c:pt>
                <c:pt idx="34">
                  <c:v>Кыштовский МР</c:v>
                </c:pt>
                <c:pt idx="35">
                  <c:v>В среднем по НСО</c:v>
                </c:pt>
              </c:strCache>
            </c:strRef>
          </c:cat>
          <c:val>
            <c:numRef>
              <c:f>Лист1!$B$3:$B$38</c:f>
              <c:numCache>
                <c:formatCode>0.0%</c:formatCode>
                <c:ptCount val="36"/>
                <c:pt idx="0">
                  <c:v>0.94299999999999995</c:v>
                </c:pt>
                <c:pt idx="1">
                  <c:v>0.93</c:v>
                </c:pt>
                <c:pt idx="2">
                  <c:v>0.91400000000000003</c:v>
                </c:pt>
                <c:pt idx="3">
                  <c:v>0.84300000000000064</c:v>
                </c:pt>
                <c:pt idx="4">
                  <c:v>0.81399999999999995</c:v>
                </c:pt>
                <c:pt idx="5">
                  <c:v>0.70000000000000062</c:v>
                </c:pt>
                <c:pt idx="6">
                  <c:v>0.70000000000000062</c:v>
                </c:pt>
                <c:pt idx="7">
                  <c:v>0.70000000000000062</c:v>
                </c:pt>
                <c:pt idx="8">
                  <c:v>0.70000000000000062</c:v>
                </c:pt>
                <c:pt idx="9">
                  <c:v>0.68600000000000005</c:v>
                </c:pt>
                <c:pt idx="10">
                  <c:v>0.67100000000000215</c:v>
                </c:pt>
                <c:pt idx="11">
                  <c:v>0.65700000000000214</c:v>
                </c:pt>
                <c:pt idx="12">
                  <c:v>0.62900000000000189</c:v>
                </c:pt>
                <c:pt idx="13">
                  <c:v>0.62900000000000189</c:v>
                </c:pt>
                <c:pt idx="14">
                  <c:v>0.62900000000000189</c:v>
                </c:pt>
                <c:pt idx="15">
                  <c:v>0.61400000000000166</c:v>
                </c:pt>
                <c:pt idx="16">
                  <c:v>0.55700000000000005</c:v>
                </c:pt>
                <c:pt idx="17">
                  <c:v>0.55700000000000005</c:v>
                </c:pt>
                <c:pt idx="18">
                  <c:v>0.54300000000000004</c:v>
                </c:pt>
                <c:pt idx="19">
                  <c:v>0.54300000000000004</c:v>
                </c:pt>
                <c:pt idx="20">
                  <c:v>0.54300000000000004</c:v>
                </c:pt>
                <c:pt idx="21">
                  <c:v>0.5</c:v>
                </c:pt>
                <c:pt idx="22">
                  <c:v>0.5</c:v>
                </c:pt>
                <c:pt idx="23">
                  <c:v>0.48600000000000032</c:v>
                </c:pt>
                <c:pt idx="24">
                  <c:v>0.47100000000000031</c:v>
                </c:pt>
                <c:pt idx="25">
                  <c:v>0.45700000000000002</c:v>
                </c:pt>
                <c:pt idx="26">
                  <c:v>0.443</c:v>
                </c:pt>
                <c:pt idx="27">
                  <c:v>0.42900000000000038</c:v>
                </c:pt>
                <c:pt idx="28">
                  <c:v>0.38600000000000095</c:v>
                </c:pt>
                <c:pt idx="29">
                  <c:v>0.38600000000000095</c:v>
                </c:pt>
                <c:pt idx="30">
                  <c:v>0.37100000000000083</c:v>
                </c:pt>
                <c:pt idx="31">
                  <c:v>0.35700000000000032</c:v>
                </c:pt>
                <c:pt idx="32">
                  <c:v>0.31400000000000083</c:v>
                </c:pt>
                <c:pt idx="33">
                  <c:v>0.28600000000000031</c:v>
                </c:pt>
                <c:pt idx="34">
                  <c:v>0.21400000000000041</c:v>
                </c:pt>
                <c:pt idx="35">
                  <c:v>0.79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46C-4EC4-9AAC-682EC91343D1}"/>
            </c:ext>
          </c:extLst>
        </c:ser>
        <c:overlap val="100"/>
        <c:axId val="220103424"/>
        <c:axId val="220104960"/>
      </c:barChart>
      <c:catAx>
        <c:axId val="220103424"/>
        <c:scaling>
          <c:orientation val="maxMin"/>
        </c:scaling>
        <c:axPos val="l"/>
        <c:numFmt formatCode="General" sourceLinked="1"/>
        <c:tickLblPos val="nextTo"/>
        <c:crossAx val="220104960"/>
        <c:crosses val="autoZero"/>
        <c:auto val="1"/>
        <c:lblAlgn val="ctr"/>
        <c:lblOffset val="100"/>
      </c:catAx>
      <c:valAx>
        <c:axId val="220104960"/>
        <c:scaling>
          <c:orientation val="minMax"/>
          <c:max val="1"/>
        </c:scaling>
        <c:axPos val="t"/>
        <c:majorGridlines/>
        <c:numFmt formatCode="0.0%" sourceLinked="1"/>
        <c:tickLblPos val="nextTo"/>
        <c:txPr>
          <a:bodyPr/>
          <a:lstStyle/>
          <a:p>
            <a:pPr>
              <a:defRPr sz="800">
                <a:solidFill>
                  <a:sysClr val="windowText" lastClr="000000"/>
                </a:solidFill>
              </a:defRPr>
            </a:pPr>
            <a:endParaRPr lang="ru-RU"/>
          </a:p>
        </c:txPr>
        <c:crossAx val="220103424"/>
        <c:crosses val="autoZero"/>
        <c:crossBetween val="between"/>
        <c:majorUnit val="0.2"/>
      </c:valAx>
      <c:spPr>
        <a:noFill/>
        <a:ln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/>
  <c:userShapes r:id="rId3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0.21030033840947654"/>
          <c:y val="0.12323234341900215"/>
          <c:w val="0.7896996615905294"/>
          <c:h val="0.82326609554516339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dLbls>
            <c:spPr>
              <a:solidFill>
                <a:schemeClr val="bg1"/>
              </a:solidFill>
              <a:ln w="12700">
                <a:solidFill>
                  <a:schemeClr val="accent1"/>
                </a:solidFill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Лист1!$A$2:$A$4</c:f>
              <c:strCache>
                <c:ptCount val="3"/>
                <c:pt idx="0">
                  <c:v>Не удовлетворен</c:v>
                </c:pt>
                <c:pt idx="1">
                  <c:v>Частично удовлетворен</c:v>
                </c:pt>
                <c:pt idx="2">
                  <c:v>Удовлетворен</c:v>
                </c:pt>
              </c:strCache>
            </c:strRef>
          </c:cat>
          <c:val>
            <c:numRef>
              <c:f>Лист1!$B$2:$B$4</c:f>
              <c:numCache>
                <c:formatCode>0.0%</c:formatCode>
                <c:ptCount val="3"/>
                <c:pt idx="0">
                  <c:v>7.3999999999999996E-2</c:v>
                </c:pt>
                <c:pt idx="1">
                  <c:v>0.47100000000000031</c:v>
                </c:pt>
                <c:pt idx="2">
                  <c:v>0.45500000000000002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D92-4F86-B86B-1F08535D8009}"/>
            </c:ext>
          </c:extLst>
        </c:ser>
        <c:dLbls>
          <c:showVal val="1"/>
        </c:dLbls>
        <c:gapWidth val="182"/>
        <c:axId val="225622656"/>
        <c:axId val="225677696"/>
      </c:barChart>
      <c:catAx>
        <c:axId val="225622656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25677696"/>
        <c:crosses val="autoZero"/>
        <c:auto val="1"/>
        <c:lblAlgn val="ctr"/>
        <c:lblOffset val="100"/>
      </c:catAx>
      <c:valAx>
        <c:axId val="225677696"/>
        <c:scaling>
          <c:orientation val="minMax"/>
        </c:scaling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1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25622656"/>
        <c:crosses val="autoZero"/>
        <c:crossBetween val="between"/>
        <c:majorUnit val="0.2"/>
      </c:valAx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/>
      </a:pPr>
      <a:endParaRPr lang="ru-RU"/>
    </a:p>
  </c:tx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0.46650085747478287"/>
          <c:y val="4.9674857293858947E-2"/>
          <c:w val="0.64117755683919631"/>
          <c:h val="0.93969466053223361"/>
        </c:manualLayout>
      </c:layout>
      <c:barChart>
        <c:barDir val="bar"/>
        <c:grouping val="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Удовлетворены</c:v>
                </c:pt>
              </c:strCache>
            </c:strRef>
          </c:tx>
          <c:spPr>
            <a:solidFill>
              <a:srgbClr val="78973B"/>
            </a:solidFill>
          </c:spPr>
          <c:dLbls>
            <c:spPr>
              <a:solidFill>
                <a:sysClr val="window" lastClr="FFFFFF"/>
              </a:solidFill>
              <a:ln>
                <a:solidFill>
                  <a:srgbClr val="78973B"/>
                </a:solidFill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Лист1!$A$2:$A$37</c:f>
              <c:strCache>
                <c:ptCount val="36"/>
                <c:pt idx="0">
                  <c:v>г. Искитим</c:v>
                </c:pt>
                <c:pt idx="1">
                  <c:v>Болотнинский МР</c:v>
                </c:pt>
                <c:pt idx="2">
                  <c:v>Доволенский МР</c:v>
                </c:pt>
                <c:pt idx="3">
                  <c:v>Коченевский МР</c:v>
                </c:pt>
                <c:pt idx="4">
                  <c:v>Кочковский МР</c:v>
                </c:pt>
                <c:pt idx="5">
                  <c:v>Краснозерский МР</c:v>
                </c:pt>
                <c:pt idx="6">
                  <c:v>Маслянинский МР</c:v>
                </c:pt>
                <c:pt idx="7">
                  <c:v>Ордынский МР</c:v>
                </c:pt>
                <c:pt idx="8">
                  <c:v>г. Обь</c:v>
                </c:pt>
                <c:pt idx="9">
                  <c:v>Карасукский МР</c:v>
                </c:pt>
                <c:pt idx="10">
                  <c:v>Тогучинский МР</c:v>
                </c:pt>
                <c:pt idx="11">
                  <c:v>Чулымский МР</c:v>
                </c:pt>
                <c:pt idx="12">
                  <c:v>Северный МР</c:v>
                </c:pt>
                <c:pt idx="13">
                  <c:v>Барабинский МР</c:v>
                </c:pt>
                <c:pt idx="14">
                  <c:v>Здвинский МР</c:v>
                </c:pt>
                <c:pt idx="15">
                  <c:v>Колыванский МР</c:v>
                </c:pt>
                <c:pt idx="16">
                  <c:v>Куйбышевский МР</c:v>
                </c:pt>
                <c:pt idx="17">
                  <c:v>Чистоозерный МР</c:v>
                </c:pt>
                <c:pt idx="18">
                  <c:v>Каргатский МР</c:v>
                </c:pt>
                <c:pt idx="19">
                  <c:v>Купинский МР</c:v>
                </c:pt>
                <c:pt idx="20">
                  <c:v>Сузунский МР</c:v>
                </c:pt>
                <c:pt idx="21">
                  <c:v>Черепановский МР</c:v>
                </c:pt>
                <c:pt idx="22">
                  <c:v>Татарский МР</c:v>
                </c:pt>
                <c:pt idx="23">
                  <c:v>р. п. Кольцово</c:v>
                </c:pt>
                <c:pt idx="24">
                  <c:v>Искитимский МР</c:v>
                </c:pt>
                <c:pt idx="25">
                  <c:v>г. Бердск</c:v>
                </c:pt>
                <c:pt idx="26">
                  <c:v>Чановский МР</c:v>
                </c:pt>
                <c:pt idx="27">
                  <c:v>Мошковский МР</c:v>
                </c:pt>
                <c:pt idx="28">
                  <c:v>г. Новосибирск</c:v>
                </c:pt>
                <c:pt idx="29">
                  <c:v>Кыштовский МР</c:v>
                </c:pt>
                <c:pt idx="30">
                  <c:v>Венгеровский МР</c:v>
                </c:pt>
                <c:pt idx="31">
                  <c:v>Новосибирский МР</c:v>
                </c:pt>
                <c:pt idx="32">
                  <c:v>Усть-Таркский МР</c:v>
                </c:pt>
                <c:pt idx="33">
                  <c:v>Убинский МР</c:v>
                </c:pt>
                <c:pt idx="34">
                  <c:v>Баганский МР</c:v>
                </c:pt>
                <c:pt idx="35">
                  <c:v>В среднем по НСО</c:v>
                </c:pt>
              </c:strCache>
            </c:strRef>
          </c:cat>
          <c:val>
            <c:numRef>
              <c:f>Лист1!$B$2:$B$37</c:f>
              <c:numCache>
                <c:formatCode>0%</c:formatCode>
                <c:ptCount val="36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1</c:v>
                </c:pt>
                <c:pt idx="5">
                  <c:v>1</c:v>
                </c:pt>
                <c:pt idx="6">
                  <c:v>1</c:v>
                </c:pt>
                <c:pt idx="7">
                  <c:v>1</c:v>
                </c:pt>
                <c:pt idx="8" formatCode="0.0%">
                  <c:v>0.98599999999999999</c:v>
                </c:pt>
                <c:pt idx="9" formatCode="0.0%">
                  <c:v>0.98499999999999999</c:v>
                </c:pt>
                <c:pt idx="10" formatCode="0.0%">
                  <c:v>0.98499999999999999</c:v>
                </c:pt>
                <c:pt idx="11" formatCode="0.0%">
                  <c:v>0.98499999999999999</c:v>
                </c:pt>
                <c:pt idx="12" formatCode="0.0%">
                  <c:v>0.98299999999999998</c:v>
                </c:pt>
                <c:pt idx="13" formatCode="0.0%">
                  <c:v>0.98099999999999998</c:v>
                </c:pt>
                <c:pt idx="14" formatCode="0.0%">
                  <c:v>0.97600000000000064</c:v>
                </c:pt>
                <c:pt idx="15" formatCode="0.0%">
                  <c:v>0.96600000000000064</c:v>
                </c:pt>
                <c:pt idx="16" formatCode="0.0%">
                  <c:v>0.96300000000000063</c:v>
                </c:pt>
                <c:pt idx="17" formatCode="0.0%">
                  <c:v>0.96100000000000063</c:v>
                </c:pt>
                <c:pt idx="18" formatCode="0.0%">
                  <c:v>0.95400000000000063</c:v>
                </c:pt>
                <c:pt idx="19" formatCode="0.0%">
                  <c:v>0.95400000000000063</c:v>
                </c:pt>
                <c:pt idx="20" formatCode="0.0%">
                  <c:v>0.95200000000000062</c:v>
                </c:pt>
                <c:pt idx="21" formatCode="0.0%">
                  <c:v>0.95200000000000062</c:v>
                </c:pt>
                <c:pt idx="22" formatCode="0.0%">
                  <c:v>0.94899999999999995</c:v>
                </c:pt>
                <c:pt idx="23" formatCode="0.0%">
                  <c:v>0.94799999999999995</c:v>
                </c:pt>
                <c:pt idx="24" formatCode="0.0%">
                  <c:v>0.94499999999999995</c:v>
                </c:pt>
                <c:pt idx="25" formatCode="0.0%">
                  <c:v>0.93600000000000005</c:v>
                </c:pt>
                <c:pt idx="26" formatCode="0.0%">
                  <c:v>0.93500000000000005</c:v>
                </c:pt>
                <c:pt idx="27" formatCode="0.0%">
                  <c:v>0.93200000000000005</c:v>
                </c:pt>
                <c:pt idx="28" formatCode="0.0%">
                  <c:v>0.91700000000000004</c:v>
                </c:pt>
                <c:pt idx="29" formatCode="0.0%">
                  <c:v>0.90900000000000003</c:v>
                </c:pt>
                <c:pt idx="30" formatCode="0.0%">
                  <c:v>0.86800000000000166</c:v>
                </c:pt>
                <c:pt idx="31" formatCode="0.0%">
                  <c:v>0.82600000000000062</c:v>
                </c:pt>
                <c:pt idx="32" formatCode="0.0%">
                  <c:v>0.82600000000000062</c:v>
                </c:pt>
                <c:pt idx="33" formatCode="0.0%">
                  <c:v>0.82299999999999995</c:v>
                </c:pt>
                <c:pt idx="34" formatCode="0.0%">
                  <c:v>0.50700000000000001</c:v>
                </c:pt>
                <c:pt idx="35" formatCode="0.0%">
                  <c:v>0.92600000000000005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46C-4EC4-9AAC-682EC91343D1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Не удовлетворены</c:v>
                </c:pt>
              </c:strCache>
            </c:strRef>
          </c:tx>
          <c:spPr>
            <a:solidFill>
              <a:srgbClr val="B73B61"/>
            </a:solidFill>
            <a:ln>
              <a:noFill/>
            </a:ln>
          </c:spPr>
          <c:dLbls>
            <c:dLbl>
              <c:idx val="31"/>
              <c:layout>
                <c:manualLayout>
                  <c:x val="3.1130019715679347E-2"/>
                  <c:y val="-1.9059665156200721E-3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AF07-48D0-83C5-98079A8CFB9C}"/>
                </c:ext>
              </c:extLst>
            </c:dLbl>
            <c:dLbl>
              <c:idx val="34"/>
              <c:layout>
                <c:manualLayout>
                  <c:x val="4.5657362249662756E-2"/>
                  <c:y val="-1.9059665156200721E-3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F07-48D0-83C5-98079A8CFB9C}"/>
                </c:ext>
              </c:extLst>
            </c:dLbl>
            <c:dLbl>
              <c:idx val="35"/>
              <c:layout>
                <c:manualLayout>
                  <c:x val="2.2515297662525219E-2"/>
                  <c:y val="1.3858088714055407E-3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AF07-48D0-83C5-98079A8CFB9C}"/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rgbClr val="B73B61"/>
                </a:solidFill>
              </a:ln>
              <a:effectLst/>
            </c:sp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Лист1!$A$2:$A$37</c:f>
              <c:strCache>
                <c:ptCount val="36"/>
                <c:pt idx="0">
                  <c:v>г. Искитим</c:v>
                </c:pt>
                <c:pt idx="1">
                  <c:v>Болотнинский МР</c:v>
                </c:pt>
                <c:pt idx="2">
                  <c:v>Доволенский МР</c:v>
                </c:pt>
                <c:pt idx="3">
                  <c:v>Коченевский МР</c:v>
                </c:pt>
                <c:pt idx="4">
                  <c:v>Кочковский МР</c:v>
                </c:pt>
                <c:pt idx="5">
                  <c:v>Краснозерский МР</c:v>
                </c:pt>
                <c:pt idx="6">
                  <c:v>Маслянинский МР</c:v>
                </c:pt>
                <c:pt idx="7">
                  <c:v>Ордынский МР</c:v>
                </c:pt>
                <c:pt idx="8">
                  <c:v>г. Обь</c:v>
                </c:pt>
                <c:pt idx="9">
                  <c:v>Карасукский МР</c:v>
                </c:pt>
                <c:pt idx="10">
                  <c:v>Тогучинский МР</c:v>
                </c:pt>
                <c:pt idx="11">
                  <c:v>Чулымский МР</c:v>
                </c:pt>
                <c:pt idx="12">
                  <c:v>Северный МР</c:v>
                </c:pt>
                <c:pt idx="13">
                  <c:v>Барабинский МР</c:v>
                </c:pt>
                <c:pt idx="14">
                  <c:v>Здвинский МР</c:v>
                </c:pt>
                <c:pt idx="15">
                  <c:v>Колыванский МР</c:v>
                </c:pt>
                <c:pt idx="16">
                  <c:v>Куйбышевский МР</c:v>
                </c:pt>
                <c:pt idx="17">
                  <c:v>Чистоозерный МР</c:v>
                </c:pt>
                <c:pt idx="18">
                  <c:v>Каргатский МР</c:v>
                </c:pt>
                <c:pt idx="19">
                  <c:v>Купинский МР</c:v>
                </c:pt>
                <c:pt idx="20">
                  <c:v>Сузунский МР</c:v>
                </c:pt>
                <c:pt idx="21">
                  <c:v>Черепановский МР</c:v>
                </c:pt>
                <c:pt idx="22">
                  <c:v>Татарский МР</c:v>
                </c:pt>
                <c:pt idx="23">
                  <c:v>р. п. Кольцово</c:v>
                </c:pt>
                <c:pt idx="24">
                  <c:v>Искитимский МР</c:v>
                </c:pt>
                <c:pt idx="25">
                  <c:v>г. Бердск</c:v>
                </c:pt>
                <c:pt idx="26">
                  <c:v>Чановский МР</c:v>
                </c:pt>
                <c:pt idx="27">
                  <c:v>Мошковский МР</c:v>
                </c:pt>
                <c:pt idx="28">
                  <c:v>г. Новосибирск</c:v>
                </c:pt>
                <c:pt idx="29">
                  <c:v>Кыштовский МР</c:v>
                </c:pt>
                <c:pt idx="30">
                  <c:v>Венгеровский МР</c:v>
                </c:pt>
                <c:pt idx="31">
                  <c:v>Новосибирский МР</c:v>
                </c:pt>
                <c:pt idx="32">
                  <c:v>Усть-Таркский МР</c:v>
                </c:pt>
                <c:pt idx="33">
                  <c:v>Убинский МР</c:v>
                </c:pt>
                <c:pt idx="34">
                  <c:v>Баганский МР</c:v>
                </c:pt>
                <c:pt idx="35">
                  <c:v>В среднем по НСО</c:v>
                </c:pt>
              </c:strCache>
            </c:strRef>
          </c:cat>
          <c:val>
            <c:numRef>
              <c:f>Лист1!$C$2:$C$37</c:f>
              <c:numCache>
                <c:formatCode>0%</c:formatCode>
                <c:ptCount val="3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 formatCode="0.0%">
                  <c:v>1.4E-2</c:v>
                </c:pt>
                <c:pt idx="9" formatCode="0.0%">
                  <c:v>1.4999999999999998E-2</c:v>
                </c:pt>
                <c:pt idx="10" formatCode="0.0%">
                  <c:v>1.4999999999999998E-2</c:v>
                </c:pt>
                <c:pt idx="11" formatCode="0.0%">
                  <c:v>1.4999999999999998E-2</c:v>
                </c:pt>
                <c:pt idx="12" formatCode="0.0%">
                  <c:v>1.7000000000000001E-2</c:v>
                </c:pt>
                <c:pt idx="13" formatCode="0.0%">
                  <c:v>1.9000000000000055E-2</c:v>
                </c:pt>
                <c:pt idx="14" formatCode="0.0%">
                  <c:v>2.4E-2</c:v>
                </c:pt>
                <c:pt idx="15" formatCode="0.0%">
                  <c:v>3.4000000000000002E-2</c:v>
                </c:pt>
                <c:pt idx="16" formatCode="0.0%">
                  <c:v>3.6999999999999998E-2</c:v>
                </c:pt>
                <c:pt idx="17" formatCode="0.0%">
                  <c:v>3.9000000000000014E-2</c:v>
                </c:pt>
                <c:pt idx="18" formatCode="0.0%">
                  <c:v>4.5999999999999999E-2</c:v>
                </c:pt>
                <c:pt idx="19" formatCode="0.0%">
                  <c:v>4.5999999999999999E-2</c:v>
                </c:pt>
                <c:pt idx="20" formatCode="0.0%">
                  <c:v>4.8000000000000001E-2</c:v>
                </c:pt>
                <c:pt idx="21" formatCode="0.0%">
                  <c:v>4.8000000000000001E-2</c:v>
                </c:pt>
                <c:pt idx="22" formatCode="0.0%">
                  <c:v>5.1000000000000004E-2</c:v>
                </c:pt>
                <c:pt idx="23" formatCode="0.0%">
                  <c:v>5.1999999999999998E-2</c:v>
                </c:pt>
                <c:pt idx="24" formatCode="0.0%">
                  <c:v>5.5000000000000014E-2</c:v>
                </c:pt>
                <c:pt idx="25" formatCode="0.0%">
                  <c:v>6.4000000000000112E-2</c:v>
                </c:pt>
                <c:pt idx="26" formatCode="0.0%">
                  <c:v>6.5000000000000002E-2</c:v>
                </c:pt>
                <c:pt idx="27" formatCode="0.0%">
                  <c:v>6.8000000000000019E-2</c:v>
                </c:pt>
                <c:pt idx="28" formatCode="0.0%">
                  <c:v>8.3000000000000046E-2</c:v>
                </c:pt>
                <c:pt idx="29" formatCode="0.0%">
                  <c:v>9.1000000000000025E-2</c:v>
                </c:pt>
                <c:pt idx="30" formatCode="0.0%">
                  <c:v>0.13200000000000001</c:v>
                </c:pt>
                <c:pt idx="31" formatCode="0.0%">
                  <c:v>0.17400000000000004</c:v>
                </c:pt>
                <c:pt idx="32" formatCode="0.0%">
                  <c:v>0.17400000000000004</c:v>
                </c:pt>
                <c:pt idx="33" formatCode="0.0%">
                  <c:v>0.17700000000000021</c:v>
                </c:pt>
                <c:pt idx="34" formatCode="0.0%">
                  <c:v>0.49300000000000038</c:v>
                </c:pt>
                <c:pt idx="35" formatCode="0.0%">
                  <c:v>7.3999999999999996E-2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E46C-4EC4-9AAC-682EC91343D1}"/>
            </c:ext>
          </c:extLst>
        </c:ser>
        <c:overlap val="100"/>
        <c:axId val="225450624"/>
        <c:axId val="225591680"/>
      </c:barChart>
      <c:catAx>
        <c:axId val="225450624"/>
        <c:scaling>
          <c:orientation val="maxMin"/>
        </c:scaling>
        <c:axPos val="l"/>
        <c:numFmt formatCode="General" sourceLinked="1"/>
        <c:tickLblPos val="nextTo"/>
        <c:crossAx val="225591680"/>
        <c:crosses val="autoZero"/>
        <c:auto val="1"/>
        <c:lblAlgn val="ctr"/>
        <c:lblOffset val="100"/>
      </c:catAx>
      <c:valAx>
        <c:axId val="225591680"/>
        <c:scaling>
          <c:orientation val="minMax"/>
          <c:max val="1"/>
        </c:scaling>
        <c:axPos val="t"/>
        <c:majorGridlines/>
        <c:numFmt formatCode="0%" sourceLinked="1"/>
        <c:tickLblPos val="nextTo"/>
        <c:txPr>
          <a:bodyPr/>
          <a:lstStyle/>
          <a:p>
            <a:pPr>
              <a:defRPr sz="800">
                <a:solidFill>
                  <a:sysClr val="windowText" lastClr="000000"/>
                </a:solidFill>
              </a:defRPr>
            </a:pPr>
            <a:endParaRPr lang="ru-RU"/>
          </a:p>
        </c:txPr>
        <c:crossAx val="225450624"/>
        <c:crosses val="autoZero"/>
        <c:crossBetween val="between"/>
        <c:majorUnit val="0.2"/>
      </c:valAx>
      <c:spPr>
        <a:noFill/>
        <a:ln>
          <a:noFill/>
        </a:ln>
      </c:spPr>
    </c:plotArea>
    <c:legend>
      <c:legendPos val="t"/>
      <c:layout>
        <c:manualLayout>
          <c:xMode val="edge"/>
          <c:yMode val="edge"/>
          <c:x val="0"/>
          <c:y val="9.2927967337416576E-4"/>
          <c:w val="0.34564183524381992"/>
          <c:h val="3.5482064741907259E-2"/>
        </c:manualLayout>
      </c:layout>
      <c:spPr>
        <a:solidFill>
          <a:sysClr val="window" lastClr="FFFFFF"/>
        </a:solidFill>
      </c:spPr>
    </c:legend>
    <c:plotVisOnly val="1"/>
    <c:dispBlanksAs val="gap"/>
  </c:chart>
  <c:spPr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/>
  <c:userShapes r:id="rId3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0.46650085747478287"/>
          <c:y val="4.9674857293858947E-2"/>
          <c:w val="0.64117755683919631"/>
          <c:h val="0.93969466053223361"/>
        </c:manualLayout>
      </c:layout>
      <c:barChart>
        <c:barDir val="bar"/>
        <c:grouping val="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Удовлетворен</c:v>
                </c:pt>
              </c:strCache>
            </c:strRef>
          </c:tx>
          <c:spPr>
            <a:solidFill>
              <a:srgbClr val="78973B"/>
            </a:solidFill>
          </c:spPr>
          <c:dLbls>
            <c:dLbl>
              <c:idx val="34"/>
              <c:layout>
                <c:manualLayout>
                  <c:x val="6.2234208069702713E-3"/>
                  <c:y val="0"/>
                </c:manualLayout>
              </c:layout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B5C4-42C7-B9A0-A9FCEF1F46C1}"/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rgbClr val="78973B"/>
                </a:solidFill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Лист1!$A$2:$A$37</c:f>
              <c:strCache>
                <c:ptCount val="36"/>
                <c:pt idx="0">
                  <c:v>Куйбышевский МР</c:v>
                </c:pt>
                <c:pt idx="1">
                  <c:v>Болотнинский МР</c:v>
                </c:pt>
                <c:pt idx="2">
                  <c:v>Маслянинский МР</c:v>
                </c:pt>
                <c:pt idx="3">
                  <c:v>Татарский МР</c:v>
                </c:pt>
                <c:pt idx="4">
                  <c:v>Краснозерский МР</c:v>
                </c:pt>
                <c:pt idx="5">
                  <c:v>Купинский МР</c:v>
                </c:pt>
                <c:pt idx="6">
                  <c:v>Колыванский МР</c:v>
                </c:pt>
                <c:pt idx="7">
                  <c:v>Доволенский МР</c:v>
                </c:pt>
                <c:pt idx="8">
                  <c:v>Искитимский МР</c:v>
                </c:pt>
                <c:pt idx="9">
                  <c:v>г. Бердск</c:v>
                </c:pt>
                <c:pt idx="10">
                  <c:v>Мошковский МР</c:v>
                </c:pt>
                <c:pt idx="11">
                  <c:v>р. п. Кольцово</c:v>
                </c:pt>
                <c:pt idx="12">
                  <c:v>Убинский МР</c:v>
                </c:pt>
                <c:pt idx="13">
                  <c:v>Северный МР</c:v>
                </c:pt>
                <c:pt idx="14">
                  <c:v>Черепановский МР</c:v>
                </c:pt>
                <c:pt idx="15">
                  <c:v>Здвинский МР</c:v>
                </c:pt>
                <c:pt idx="16">
                  <c:v>Чистоозерный МР</c:v>
                </c:pt>
                <c:pt idx="17">
                  <c:v>г. Обь</c:v>
                </c:pt>
                <c:pt idx="18">
                  <c:v>Коченевский МР</c:v>
                </c:pt>
                <c:pt idx="19">
                  <c:v>Чановский МР</c:v>
                </c:pt>
                <c:pt idx="20">
                  <c:v>Каргатский МР</c:v>
                </c:pt>
                <c:pt idx="21">
                  <c:v>Барабинский МР</c:v>
                </c:pt>
                <c:pt idx="22">
                  <c:v>Карасукский МР</c:v>
                </c:pt>
                <c:pt idx="23">
                  <c:v>Кочковский МР</c:v>
                </c:pt>
                <c:pt idx="24">
                  <c:v>Сузунский МР</c:v>
                </c:pt>
                <c:pt idx="25">
                  <c:v>Чулымский МР</c:v>
                </c:pt>
                <c:pt idx="26">
                  <c:v>г. Искитим</c:v>
                </c:pt>
                <c:pt idx="27">
                  <c:v>Баганский МР</c:v>
                </c:pt>
                <c:pt idx="28">
                  <c:v>г. Новосибирск</c:v>
                </c:pt>
                <c:pt idx="29">
                  <c:v>Усть-Таркский МР</c:v>
                </c:pt>
                <c:pt idx="30">
                  <c:v>Ордынский МР</c:v>
                </c:pt>
                <c:pt idx="31">
                  <c:v>Новосибирский МР</c:v>
                </c:pt>
                <c:pt idx="32">
                  <c:v>Тогучинский МР</c:v>
                </c:pt>
                <c:pt idx="33">
                  <c:v>Венгеровский МР</c:v>
                </c:pt>
                <c:pt idx="34">
                  <c:v>Кыштовский МР</c:v>
                </c:pt>
                <c:pt idx="35">
                  <c:v>В среднем по НСО</c:v>
                </c:pt>
              </c:strCache>
            </c:strRef>
          </c:cat>
          <c:val>
            <c:numRef>
              <c:f>Лист1!$B$2:$B$37</c:f>
              <c:numCache>
                <c:formatCode>0.0%</c:formatCode>
                <c:ptCount val="36"/>
                <c:pt idx="0">
                  <c:v>0.83290155440414715</c:v>
                </c:pt>
                <c:pt idx="1">
                  <c:v>0.82279909706546506</c:v>
                </c:pt>
                <c:pt idx="2">
                  <c:v>0.78992628992628822</c:v>
                </c:pt>
                <c:pt idx="3">
                  <c:v>0.72835112692763926</c:v>
                </c:pt>
                <c:pt idx="4">
                  <c:v>0.72306034482758619</c:v>
                </c:pt>
                <c:pt idx="5">
                  <c:v>0.72306034482758619</c:v>
                </c:pt>
                <c:pt idx="6">
                  <c:v>0.6993006993006996</c:v>
                </c:pt>
                <c:pt idx="7">
                  <c:v>0.6975609756097555</c:v>
                </c:pt>
                <c:pt idx="8">
                  <c:v>0.69083969465649131</c:v>
                </c:pt>
                <c:pt idx="9">
                  <c:v>0.67720090293453938</c:v>
                </c:pt>
                <c:pt idx="10">
                  <c:v>0.67270531400966393</c:v>
                </c:pt>
                <c:pt idx="11">
                  <c:v>0.67189384800965202</c:v>
                </c:pt>
                <c:pt idx="12">
                  <c:v>0.66718506998444782</c:v>
                </c:pt>
                <c:pt idx="13">
                  <c:v>0.66707616707616713</c:v>
                </c:pt>
                <c:pt idx="14">
                  <c:v>0.66139954853273164</c:v>
                </c:pt>
                <c:pt idx="15">
                  <c:v>0.65870307167235564</c:v>
                </c:pt>
                <c:pt idx="16">
                  <c:v>0.65322580645161599</c:v>
                </c:pt>
                <c:pt idx="17">
                  <c:v>0.65212981744422283</c:v>
                </c:pt>
                <c:pt idx="18">
                  <c:v>0.6094091903719917</c:v>
                </c:pt>
                <c:pt idx="19">
                  <c:v>0.5901262916188289</c:v>
                </c:pt>
                <c:pt idx="20">
                  <c:v>0.5844994617868654</c:v>
                </c:pt>
                <c:pt idx="21">
                  <c:v>0.5773889636608347</c:v>
                </c:pt>
                <c:pt idx="22">
                  <c:v>0.5758218451749757</c:v>
                </c:pt>
                <c:pt idx="23">
                  <c:v>0.55569948186528495</c:v>
                </c:pt>
                <c:pt idx="24">
                  <c:v>0.52333333333333332</c:v>
                </c:pt>
                <c:pt idx="25">
                  <c:v>0.50777777777777777</c:v>
                </c:pt>
                <c:pt idx="26">
                  <c:v>0.43902439024390388</c:v>
                </c:pt>
                <c:pt idx="27">
                  <c:v>0.38807531380753246</c:v>
                </c:pt>
                <c:pt idx="28">
                  <c:v>0.38349007314524747</c:v>
                </c:pt>
                <c:pt idx="29">
                  <c:v>0.327052489905789</c:v>
                </c:pt>
                <c:pt idx="30">
                  <c:v>0.32676056338028386</c:v>
                </c:pt>
                <c:pt idx="31">
                  <c:v>0.3077956989247313</c:v>
                </c:pt>
                <c:pt idx="32">
                  <c:v>0.28118161925601748</c:v>
                </c:pt>
                <c:pt idx="33">
                  <c:v>0.26420079260237783</c:v>
                </c:pt>
                <c:pt idx="34">
                  <c:v>6.144067796610185E-2</c:v>
                </c:pt>
                <c:pt idx="35">
                  <c:v>0.45474613686534215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46C-4EC4-9AAC-682EC91343D1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Частично удовлетворен</c:v>
                </c:pt>
              </c:strCache>
            </c:strRef>
          </c:tx>
          <c:spPr>
            <a:solidFill>
              <a:srgbClr val="BFBB17"/>
            </a:solidFill>
            <a:ln>
              <a:noFill/>
            </a:ln>
          </c:spPr>
          <c:dLbls>
            <c:dLbl>
              <c:idx val="0"/>
              <c:layout>
                <c:manualLayout>
                  <c:x val="-1.8670262420910695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B5C4-42C7-B9A0-A9FCEF1F46C1}"/>
                </c:ext>
              </c:extLst>
            </c:dLbl>
            <c:dLbl>
              <c:idx val="1"/>
              <c:layout>
                <c:manualLayout>
                  <c:x val="-2.6968156830204468E-2"/>
                  <c:y val="1.1371240880975541E-7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B5C4-42C7-B9A0-A9FCEF1F46C1}"/>
                </c:ext>
              </c:extLst>
            </c:dLbl>
            <c:dLbl>
              <c:idx val="2"/>
              <c:layout>
                <c:manualLayout>
                  <c:x val="-1.2446841613940485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B5C4-42C7-B9A0-A9FCEF1F46C1}"/>
                </c:ext>
              </c:extLst>
            </c:dLbl>
            <c:dLbl>
              <c:idx val="31"/>
              <c:layout>
                <c:manualLayout>
                  <c:x val="3.1130019715679347E-2"/>
                  <c:y val="-1.9059665156200721E-3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B5C4-42C7-B9A0-A9FCEF1F46C1}"/>
                </c:ext>
              </c:extLst>
            </c:dLbl>
            <c:dLbl>
              <c:idx val="34"/>
              <c:layout>
                <c:manualLayout>
                  <c:x val="4.5657362249662756E-2"/>
                  <c:y val="-1.9059665156200721E-3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B5C4-42C7-B9A0-A9FCEF1F46C1}"/>
                </c:ext>
              </c:extLst>
            </c:dLbl>
            <c:dLbl>
              <c:idx val="35"/>
              <c:layout>
                <c:manualLayout>
                  <c:x val="2.2515297662525219E-2"/>
                  <c:y val="1.3858088714055407E-3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B5C4-42C7-B9A0-A9FCEF1F46C1}"/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rgbClr val="BFBB17"/>
                </a:solidFill>
              </a:ln>
              <a:effectLst/>
            </c:sp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Лист1!$A$2:$A$37</c:f>
              <c:strCache>
                <c:ptCount val="36"/>
                <c:pt idx="0">
                  <c:v>Куйбышевский МР</c:v>
                </c:pt>
                <c:pt idx="1">
                  <c:v>Болотнинский МР</c:v>
                </c:pt>
                <c:pt idx="2">
                  <c:v>Маслянинский МР</c:v>
                </c:pt>
                <c:pt idx="3">
                  <c:v>Татарский МР</c:v>
                </c:pt>
                <c:pt idx="4">
                  <c:v>Краснозерский МР</c:v>
                </c:pt>
                <c:pt idx="5">
                  <c:v>Купинский МР</c:v>
                </c:pt>
                <c:pt idx="6">
                  <c:v>Колыванский МР</c:v>
                </c:pt>
                <c:pt idx="7">
                  <c:v>Доволенский МР</c:v>
                </c:pt>
                <c:pt idx="8">
                  <c:v>Искитимский МР</c:v>
                </c:pt>
                <c:pt idx="9">
                  <c:v>г. Бердск</c:v>
                </c:pt>
                <c:pt idx="10">
                  <c:v>Мошковский МР</c:v>
                </c:pt>
                <c:pt idx="11">
                  <c:v>р. п. Кольцово</c:v>
                </c:pt>
                <c:pt idx="12">
                  <c:v>Убинский МР</c:v>
                </c:pt>
                <c:pt idx="13">
                  <c:v>Северный МР</c:v>
                </c:pt>
                <c:pt idx="14">
                  <c:v>Черепановский МР</c:v>
                </c:pt>
                <c:pt idx="15">
                  <c:v>Здвинский МР</c:v>
                </c:pt>
                <c:pt idx="16">
                  <c:v>Чистоозерный МР</c:v>
                </c:pt>
                <c:pt idx="17">
                  <c:v>г. Обь</c:v>
                </c:pt>
                <c:pt idx="18">
                  <c:v>Коченевский МР</c:v>
                </c:pt>
                <c:pt idx="19">
                  <c:v>Чановский МР</c:v>
                </c:pt>
                <c:pt idx="20">
                  <c:v>Каргатский МР</c:v>
                </c:pt>
                <c:pt idx="21">
                  <c:v>Барабинский МР</c:v>
                </c:pt>
                <c:pt idx="22">
                  <c:v>Карасукский МР</c:v>
                </c:pt>
                <c:pt idx="23">
                  <c:v>Кочковский МР</c:v>
                </c:pt>
                <c:pt idx="24">
                  <c:v>Сузунский МР</c:v>
                </c:pt>
                <c:pt idx="25">
                  <c:v>Чулымский МР</c:v>
                </c:pt>
                <c:pt idx="26">
                  <c:v>г. Искитим</c:v>
                </c:pt>
                <c:pt idx="27">
                  <c:v>Баганский МР</c:v>
                </c:pt>
                <c:pt idx="28">
                  <c:v>г. Новосибирск</c:v>
                </c:pt>
                <c:pt idx="29">
                  <c:v>Усть-Таркский МР</c:v>
                </c:pt>
                <c:pt idx="30">
                  <c:v>Ордынский МР</c:v>
                </c:pt>
                <c:pt idx="31">
                  <c:v>Новосибирский МР</c:v>
                </c:pt>
                <c:pt idx="32">
                  <c:v>Тогучинский МР</c:v>
                </c:pt>
                <c:pt idx="33">
                  <c:v>Венгеровский МР</c:v>
                </c:pt>
                <c:pt idx="34">
                  <c:v>Кыштовский МР</c:v>
                </c:pt>
                <c:pt idx="35">
                  <c:v>В среднем по НСО</c:v>
                </c:pt>
              </c:strCache>
            </c:strRef>
          </c:cat>
          <c:val>
            <c:numRef>
              <c:f>Лист1!$C$2:$C$37</c:f>
              <c:numCache>
                <c:formatCode>0.0%</c:formatCode>
                <c:ptCount val="36"/>
                <c:pt idx="0">
                  <c:v>0.1295336787564767</c:v>
                </c:pt>
                <c:pt idx="1">
                  <c:v>0.17720090293453725</c:v>
                </c:pt>
                <c:pt idx="2">
                  <c:v>0.21007371007370987</c:v>
                </c:pt>
                <c:pt idx="3">
                  <c:v>0.22064056939501767</c:v>
                </c:pt>
                <c:pt idx="4">
                  <c:v>0.27693965517241381</c:v>
                </c:pt>
                <c:pt idx="5">
                  <c:v>0.23060344827586204</c:v>
                </c:pt>
                <c:pt idx="6">
                  <c:v>0.26689976689976797</c:v>
                </c:pt>
                <c:pt idx="7">
                  <c:v>0.30243902439024484</c:v>
                </c:pt>
                <c:pt idx="8">
                  <c:v>0.25445292620865223</c:v>
                </c:pt>
                <c:pt idx="9">
                  <c:v>0.25846501128668181</c:v>
                </c:pt>
                <c:pt idx="10">
                  <c:v>0.25845410628019322</c:v>
                </c:pt>
                <c:pt idx="11">
                  <c:v>0.27623642943305177</c:v>
                </c:pt>
                <c:pt idx="12">
                  <c:v>0.15552099533437044</c:v>
                </c:pt>
                <c:pt idx="13">
                  <c:v>0.31572481572481786</c:v>
                </c:pt>
                <c:pt idx="14">
                  <c:v>0.29006772009029347</c:v>
                </c:pt>
                <c:pt idx="15">
                  <c:v>0.31740614334471168</c:v>
                </c:pt>
                <c:pt idx="16">
                  <c:v>0.3077956989247313</c:v>
                </c:pt>
                <c:pt idx="17">
                  <c:v>0.33367139959432157</c:v>
                </c:pt>
                <c:pt idx="18">
                  <c:v>0.39059080962800985</c:v>
                </c:pt>
                <c:pt idx="19">
                  <c:v>0.34443168771527038</c:v>
                </c:pt>
                <c:pt idx="20">
                  <c:v>0.36921420882669531</c:v>
                </c:pt>
                <c:pt idx="21">
                  <c:v>0.40376850605652759</c:v>
                </c:pt>
                <c:pt idx="22">
                  <c:v>0.40933191940615055</c:v>
                </c:pt>
                <c:pt idx="23">
                  <c:v>0.44430051813471538</c:v>
                </c:pt>
                <c:pt idx="24">
                  <c:v>0.42888888888889126</c:v>
                </c:pt>
                <c:pt idx="25">
                  <c:v>0.47666666666666774</c:v>
                </c:pt>
                <c:pt idx="26">
                  <c:v>0.56097560975609762</c:v>
                </c:pt>
                <c:pt idx="27">
                  <c:v>0.11924686192468648</c:v>
                </c:pt>
                <c:pt idx="28">
                  <c:v>0.5329153605015674</c:v>
                </c:pt>
                <c:pt idx="29">
                  <c:v>0.49932705248990661</c:v>
                </c:pt>
                <c:pt idx="30">
                  <c:v>0.67323943661972285</c:v>
                </c:pt>
                <c:pt idx="31">
                  <c:v>0.51881720430107525</c:v>
                </c:pt>
                <c:pt idx="32">
                  <c:v>0.70350109409190376</c:v>
                </c:pt>
                <c:pt idx="33">
                  <c:v>0.60369881109643631</c:v>
                </c:pt>
                <c:pt idx="34">
                  <c:v>0.84745762711864403</c:v>
                </c:pt>
                <c:pt idx="35">
                  <c:v>0.47130242825607088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E46C-4EC4-9AAC-682EC91343D1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Не удовлетворен</c:v>
                </c:pt>
              </c:strCache>
            </c:strRef>
          </c:tx>
          <c:spPr>
            <a:solidFill>
              <a:srgbClr val="B73B61"/>
            </a:solidFill>
          </c:spPr>
          <c:dLbls>
            <c:dLbl>
              <c:idx val="0"/>
              <c:layout>
                <c:manualLayout>
                  <c:x val="-6.2234208069702314E-3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B5C4-42C7-B9A0-A9FCEF1F46C1}"/>
                </c:ext>
              </c:extLst>
            </c:dLbl>
            <c:dLbl>
              <c:idx val="1"/>
              <c:layout>
                <c:manualLayout>
                  <c:x val="-1.6595788818587361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B5C4-42C7-B9A0-A9FCEF1F46C1}"/>
                </c:ext>
              </c:extLst>
            </c:dLbl>
            <c:dLbl>
              <c:idx val="2"/>
              <c:layout>
                <c:manualLayout>
                  <c:x val="-1.8670262420910844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B5C4-42C7-B9A0-A9FCEF1F46C1}"/>
                </c:ext>
              </c:extLst>
            </c:dLbl>
            <c:dLbl>
              <c:idx val="4"/>
              <c:layout>
                <c:manualLayout>
                  <c:x val="-1.6595788818587361E-2"/>
                  <c:y val="2.647573333460765E-17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B5C4-42C7-B9A0-A9FCEF1F46C1}"/>
                </c:ext>
              </c:extLst>
            </c:dLbl>
            <c:dLbl>
              <c:idx val="7"/>
              <c:layout>
                <c:manualLayout>
                  <c:x val="-1.2446841613940485E-2"/>
                  <c:y val="2.647573333460765E-17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B5C4-42C7-B9A0-A9FCEF1F46C1}"/>
                </c:ext>
              </c:extLst>
            </c:dLbl>
            <c:dLbl>
              <c:idx val="11"/>
              <c:layout>
                <c:manualLayout>
                  <c:x val="-6.2234208069702314E-3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B5C4-42C7-B9A0-A9FCEF1F46C1}"/>
                </c:ext>
              </c:extLst>
            </c:dLbl>
            <c:dLbl>
              <c:idx val="12"/>
              <c:layout>
                <c:manualLayout>
                  <c:x val="3.1117104034851153E-2"/>
                  <c:y val="-1.444147591883898E-3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B5C4-42C7-B9A0-A9FCEF1F46C1}"/>
                </c:ext>
              </c:extLst>
            </c:dLbl>
            <c:dLbl>
              <c:idx val="13"/>
              <c:layout>
                <c:manualLayout>
                  <c:x val="-1.8670262420910695E-2"/>
                  <c:y val="5.2951466669215141E-17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B5C4-42C7-B9A0-A9FCEF1F46C1}"/>
                </c:ext>
              </c:extLst>
            </c:dLbl>
            <c:dLbl>
              <c:idx val="14"/>
              <c:layout>
                <c:manualLayout>
                  <c:x val="-6.2234208069702314E-3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B5C4-42C7-B9A0-A9FCEF1F46C1}"/>
                </c:ext>
              </c:extLst>
            </c:dLbl>
            <c:dLbl>
              <c:idx val="15"/>
              <c:layout>
                <c:manualLayout>
                  <c:x val="-1.4521315216263925E-2"/>
                  <c:y val="5.2951466669215141E-17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B5C4-42C7-B9A0-A9FCEF1F46C1}"/>
                </c:ext>
              </c:extLst>
            </c:dLbl>
            <c:dLbl>
              <c:idx val="16"/>
              <c:layout>
                <c:manualLayout>
                  <c:x val="-1.0372368011617247E-2"/>
                  <c:y val="-5.2951466669215141E-17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B5C4-42C7-B9A0-A9FCEF1F46C1}"/>
                </c:ext>
              </c:extLst>
            </c:dLbl>
            <c:dLbl>
              <c:idx val="17"/>
              <c:layout>
                <c:manualLayout>
                  <c:x val="-1.659578881858751E-2"/>
                  <c:y val="1.444147591883898E-3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B5C4-42C7-B9A0-A9FCEF1F46C1}"/>
                </c:ext>
              </c:extLst>
            </c:dLbl>
            <c:dLbl>
              <c:idx val="18"/>
              <c:layout>
                <c:manualLayout>
                  <c:x val="-2.4893683227880936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B5C4-42C7-B9A0-A9FCEF1F46C1}"/>
                </c:ext>
              </c:extLst>
            </c:dLbl>
            <c:dLbl>
              <c:idx val="20"/>
              <c:layout>
                <c:manualLayout>
                  <c:x val="-8.2978944092936546E-3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B5C4-42C7-B9A0-A9FCEF1F46C1}"/>
                </c:ext>
              </c:extLst>
            </c:dLbl>
            <c:dLbl>
              <c:idx val="21"/>
              <c:layout>
                <c:manualLayout>
                  <c:x val="-1.6595788818587361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B5C4-42C7-B9A0-A9FCEF1F46C1}"/>
                </c:ext>
              </c:extLst>
            </c:dLbl>
            <c:dLbl>
              <c:idx val="22"/>
              <c:layout>
                <c:manualLayout>
                  <c:x val="-1.8670262420910844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B5C4-42C7-B9A0-A9FCEF1F46C1}"/>
                </c:ext>
              </c:extLst>
            </c:dLbl>
            <c:dLbl>
              <c:idx val="23"/>
              <c:layout>
                <c:manualLayout>
                  <c:x val="-2.0744736023234112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B5C4-42C7-B9A0-A9FCEF1F46C1}"/>
                </c:ext>
              </c:extLst>
            </c:dLbl>
            <c:dLbl>
              <c:idx val="24"/>
              <c:layout>
                <c:manualLayout>
                  <c:x val="-6.2234208069702314E-3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B5C4-42C7-B9A0-A9FCEF1F46C1}"/>
                </c:ext>
              </c:extLst>
            </c:dLbl>
            <c:dLbl>
              <c:idx val="25"/>
              <c:layout>
                <c:manualLayout>
                  <c:x val="-1.4521315216263925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B5C4-42C7-B9A0-A9FCEF1F46C1}"/>
                </c:ext>
              </c:extLst>
            </c:dLbl>
            <c:dLbl>
              <c:idx val="26"/>
              <c:layout>
                <c:manualLayout>
                  <c:x val="-2.0744736023234112E-2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B5C4-42C7-B9A0-A9FCEF1F46C1}"/>
                </c:ext>
              </c:extLst>
            </c:dLbl>
            <c:dLbl>
              <c:idx val="28"/>
              <c:layout>
                <c:manualLayout>
                  <c:x val="6.2234208069702314E-3"/>
                  <c:y val="1.0590293333843018E-16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B5C4-42C7-B9A0-A9FCEF1F46C1}"/>
                </c:ext>
              </c:extLst>
            </c:dLbl>
            <c:dLbl>
              <c:idx val="30"/>
              <c:layout>
                <c:manualLayout>
                  <c:x val="-2.0744736023234112E-2"/>
                  <c:y val="1.1371240880975541E-7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B5C4-42C7-B9A0-A9FCEF1F46C1}"/>
                </c:ext>
              </c:extLst>
            </c:dLbl>
            <c:dLbl>
              <c:idx val="32"/>
              <c:layout>
                <c:manualLayout>
                  <c:x val="-1.8670262420910695E-2"/>
                  <c:y val="1.137124089156587E-7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B5C4-42C7-B9A0-A9FCEF1F46C1}"/>
                </c:ext>
              </c:extLst>
            </c:dLbl>
            <c:dLbl>
              <c:idx val="33"/>
              <c:layout>
                <c:manualLayout>
                  <c:x val="1.2446841613940485E-2"/>
                  <c:y val="1.444147591883898E-3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B5C4-42C7-B9A0-A9FCEF1F46C1}"/>
                </c:ext>
              </c:extLst>
            </c:dLbl>
            <c:dLbl>
              <c:idx val="34"/>
              <c:layout>
                <c:manualLayout>
                  <c:x val="6.2234208069702314E-3"/>
                  <c:y val="0"/>
                </c:manualLayout>
              </c:layout>
              <c:dLblPos val="ct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B5C4-42C7-B9A0-A9FCEF1F46C1}"/>
                </c:ext>
              </c:extLst>
            </c:dLbl>
            <c:spPr>
              <a:solidFill>
                <a:sysClr val="window" lastClr="FFFFFF"/>
              </a:solidFill>
              <a:ln>
                <a:solidFill>
                  <a:srgbClr val="B73B61"/>
                </a:solidFill>
              </a:ln>
              <a:effectLst/>
            </c:spPr>
            <c:dLblPos val="ctr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Лист1!$A$2:$A$37</c:f>
              <c:strCache>
                <c:ptCount val="36"/>
                <c:pt idx="0">
                  <c:v>Куйбышевский МР</c:v>
                </c:pt>
                <c:pt idx="1">
                  <c:v>Болотнинский МР</c:v>
                </c:pt>
                <c:pt idx="2">
                  <c:v>Маслянинский МР</c:v>
                </c:pt>
                <c:pt idx="3">
                  <c:v>Татарский МР</c:v>
                </c:pt>
                <c:pt idx="4">
                  <c:v>Краснозерский МР</c:v>
                </c:pt>
                <c:pt idx="5">
                  <c:v>Купинский МР</c:v>
                </c:pt>
                <c:pt idx="6">
                  <c:v>Колыванский МР</c:v>
                </c:pt>
                <c:pt idx="7">
                  <c:v>Доволенский МР</c:v>
                </c:pt>
                <c:pt idx="8">
                  <c:v>Искитимский МР</c:v>
                </c:pt>
                <c:pt idx="9">
                  <c:v>г. Бердск</c:v>
                </c:pt>
                <c:pt idx="10">
                  <c:v>Мошковский МР</c:v>
                </c:pt>
                <c:pt idx="11">
                  <c:v>р. п. Кольцово</c:v>
                </c:pt>
                <c:pt idx="12">
                  <c:v>Убинский МР</c:v>
                </c:pt>
                <c:pt idx="13">
                  <c:v>Северный МР</c:v>
                </c:pt>
                <c:pt idx="14">
                  <c:v>Черепановский МР</c:v>
                </c:pt>
                <c:pt idx="15">
                  <c:v>Здвинский МР</c:v>
                </c:pt>
                <c:pt idx="16">
                  <c:v>Чистоозерный МР</c:v>
                </c:pt>
                <c:pt idx="17">
                  <c:v>г. Обь</c:v>
                </c:pt>
                <c:pt idx="18">
                  <c:v>Коченевский МР</c:v>
                </c:pt>
                <c:pt idx="19">
                  <c:v>Чановский МР</c:v>
                </c:pt>
                <c:pt idx="20">
                  <c:v>Каргатский МР</c:v>
                </c:pt>
                <c:pt idx="21">
                  <c:v>Барабинский МР</c:v>
                </c:pt>
                <c:pt idx="22">
                  <c:v>Карасукский МР</c:v>
                </c:pt>
                <c:pt idx="23">
                  <c:v>Кочковский МР</c:v>
                </c:pt>
                <c:pt idx="24">
                  <c:v>Сузунский МР</c:v>
                </c:pt>
                <c:pt idx="25">
                  <c:v>Чулымский МР</c:v>
                </c:pt>
                <c:pt idx="26">
                  <c:v>г. Искитим</c:v>
                </c:pt>
                <c:pt idx="27">
                  <c:v>Баганский МР</c:v>
                </c:pt>
                <c:pt idx="28">
                  <c:v>г. Новосибирск</c:v>
                </c:pt>
                <c:pt idx="29">
                  <c:v>Усть-Таркский МР</c:v>
                </c:pt>
                <c:pt idx="30">
                  <c:v>Ордынский МР</c:v>
                </c:pt>
                <c:pt idx="31">
                  <c:v>Новосибирский МР</c:v>
                </c:pt>
                <c:pt idx="32">
                  <c:v>Тогучинский МР</c:v>
                </c:pt>
                <c:pt idx="33">
                  <c:v>Венгеровский МР</c:v>
                </c:pt>
                <c:pt idx="34">
                  <c:v>Кыштовский МР</c:v>
                </c:pt>
                <c:pt idx="35">
                  <c:v>В среднем по НСО</c:v>
                </c:pt>
              </c:strCache>
            </c:strRef>
          </c:cat>
          <c:val>
            <c:numRef>
              <c:f>Лист1!$D$2:$D$37</c:f>
              <c:numCache>
                <c:formatCode>0.0%</c:formatCode>
                <c:ptCount val="36"/>
                <c:pt idx="0">
                  <c:v>3.756476683937824E-2</c:v>
                </c:pt>
                <c:pt idx="1">
                  <c:v>0</c:v>
                </c:pt>
                <c:pt idx="2">
                  <c:v>0</c:v>
                </c:pt>
                <c:pt idx="3">
                  <c:v>5.1008303677342805E-2</c:v>
                </c:pt>
                <c:pt idx="4">
                  <c:v>0</c:v>
                </c:pt>
                <c:pt idx="5">
                  <c:v>4.63362068965519E-2</c:v>
                </c:pt>
                <c:pt idx="6">
                  <c:v>3.37995337995338E-2</c:v>
                </c:pt>
                <c:pt idx="7">
                  <c:v>0</c:v>
                </c:pt>
                <c:pt idx="8">
                  <c:v>5.4707379134860033E-2</c:v>
                </c:pt>
                <c:pt idx="9">
                  <c:v>6.4334085778781039E-2</c:v>
                </c:pt>
                <c:pt idx="10">
                  <c:v>6.8840579710144928E-2</c:v>
                </c:pt>
                <c:pt idx="11">
                  <c:v>5.1869722557297944E-2</c:v>
                </c:pt>
                <c:pt idx="12">
                  <c:v>0.17729393468118251</c:v>
                </c:pt>
                <c:pt idx="13">
                  <c:v>1.7199017199017202E-2</c:v>
                </c:pt>
                <c:pt idx="14">
                  <c:v>4.8532731376975183E-2</c:v>
                </c:pt>
                <c:pt idx="15">
                  <c:v>2.3890784982935148E-2</c:v>
                </c:pt>
                <c:pt idx="16">
                  <c:v>3.8978494623655914E-2</c:v>
                </c:pt>
                <c:pt idx="17">
                  <c:v>1.4198782961460436E-2</c:v>
                </c:pt>
                <c:pt idx="18">
                  <c:v>0</c:v>
                </c:pt>
                <c:pt idx="19">
                  <c:v>6.5442020665901324E-2</c:v>
                </c:pt>
                <c:pt idx="20">
                  <c:v>4.6286329386437015E-2</c:v>
                </c:pt>
                <c:pt idx="21">
                  <c:v>1.8842530282638052E-2</c:v>
                </c:pt>
                <c:pt idx="22">
                  <c:v>1.4846235418875931E-2</c:v>
                </c:pt>
                <c:pt idx="23">
                  <c:v>0</c:v>
                </c:pt>
                <c:pt idx="24">
                  <c:v>4.7777777777777773E-2</c:v>
                </c:pt>
                <c:pt idx="25">
                  <c:v>1.5555555555555581E-2</c:v>
                </c:pt>
                <c:pt idx="26">
                  <c:v>0</c:v>
                </c:pt>
                <c:pt idx="27">
                  <c:v>0.49267782426778334</c:v>
                </c:pt>
                <c:pt idx="28">
                  <c:v>8.359456635318778E-2</c:v>
                </c:pt>
                <c:pt idx="29">
                  <c:v>0.17362045760430686</c:v>
                </c:pt>
                <c:pt idx="30">
                  <c:v>0</c:v>
                </c:pt>
                <c:pt idx="31">
                  <c:v>0.17338709677419406</c:v>
                </c:pt>
                <c:pt idx="32">
                  <c:v>1.5317286652078774E-2</c:v>
                </c:pt>
                <c:pt idx="33">
                  <c:v>0.13210039630118892</c:v>
                </c:pt>
                <c:pt idx="34">
                  <c:v>9.110169491525423E-2</c:v>
                </c:pt>
                <c:pt idx="35">
                  <c:v>7.3951434878587324E-2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20-B5C4-42C7-B9A0-A9FCEF1F46C1}"/>
            </c:ext>
          </c:extLst>
        </c:ser>
        <c:overlap val="100"/>
        <c:axId val="226555392"/>
        <c:axId val="226556928"/>
      </c:barChart>
      <c:catAx>
        <c:axId val="226555392"/>
        <c:scaling>
          <c:orientation val="maxMin"/>
        </c:scaling>
        <c:axPos val="l"/>
        <c:numFmt formatCode="General" sourceLinked="1"/>
        <c:tickLblPos val="nextTo"/>
        <c:crossAx val="226556928"/>
        <c:crosses val="autoZero"/>
        <c:auto val="1"/>
        <c:lblAlgn val="ctr"/>
        <c:lblOffset val="100"/>
      </c:catAx>
      <c:valAx>
        <c:axId val="226556928"/>
        <c:scaling>
          <c:orientation val="minMax"/>
          <c:max val="1"/>
        </c:scaling>
        <c:axPos val="t"/>
        <c:majorGridlines/>
        <c:numFmt formatCode="0.0%" sourceLinked="1"/>
        <c:tickLblPos val="nextTo"/>
        <c:txPr>
          <a:bodyPr/>
          <a:lstStyle/>
          <a:p>
            <a:pPr>
              <a:defRPr sz="800">
                <a:solidFill>
                  <a:sysClr val="windowText" lastClr="000000"/>
                </a:solidFill>
              </a:defRPr>
            </a:pPr>
            <a:endParaRPr lang="ru-RU"/>
          </a:p>
        </c:txPr>
        <c:crossAx val="226555392"/>
        <c:crosses val="autoZero"/>
        <c:crossBetween val="between"/>
        <c:majorUnit val="0.2"/>
      </c:valAx>
      <c:spPr>
        <a:noFill/>
        <a:ln>
          <a:noFill/>
        </a:ln>
      </c:spPr>
    </c:plotArea>
    <c:legend>
      <c:legendPos val="t"/>
      <c:layout>
        <c:manualLayout>
          <c:xMode val="edge"/>
          <c:yMode val="edge"/>
          <c:x val="0.27308124257656669"/>
          <c:y val="9.2925495176221691E-4"/>
          <c:w val="0.65590477676132264"/>
          <c:h val="2.4498769916017678E-2"/>
        </c:manualLayout>
      </c:layout>
      <c:spPr>
        <a:noFill/>
      </c:spPr>
    </c:legend>
    <c:plotVisOnly val="1"/>
    <c:dispBlanksAs val="gap"/>
  </c:chart>
  <c:spPr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/>
  <c:userShapes r:id="rId3"/>
</c:chartSpace>
</file>

<file path=word/drawings/_rels/drawing10.xml.rels><?xml version="1.0" encoding="UTF-8" standalone="yes"?>
<Relationships xmlns="http://schemas.openxmlformats.org/package/2006/relationships"><Relationship Id="rId2" Type="http://schemas.openxmlformats.org/officeDocument/2006/relationships/image" Target="../media/image5.png"/><Relationship Id="rId1" Type="http://schemas.openxmlformats.org/officeDocument/2006/relationships/image" Target="../media/image3.png"/></Relationships>
</file>

<file path=word/drawings/_rels/drawing11.xml.rels><?xml version="1.0" encoding="UTF-8" standalone="yes"?>
<Relationships xmlns="http://schemas.openxmlformats.org/package/2006/relationships"><Relationship Id="rId2" Type="http://schemas.openxmlformats.org/officeDocument/2006/relationships/image" Target="../media/image3.png"/><Relationship Id="rId1" Type="http://schemas.openxmlformats.org/officeDocument/2006/relationships/image" Target="../media/image5.png"/></Relationships>
</file>

<file path=word/drawings/_rels/drawing2.xml.rels><?xml version="1.0" encoding="UTF-8" standalone="yes"?>
<Relationships xmlns="http://schemas.openxmlformats.org/package/2006/relationships"><Relationship Id="rId3" Type="http://schemas.openxmlformats.org/officeDocument/2006/relationships/image" Target="../media/image5.png"/><Relationship Id="rId2" Type="http://schemas.openxmlformats.org/officeDocument/2006/relationships/image" Target="../media/image4.png"/><Relationship Id="rId1" Type="http://schemas.openxmlformats.org/officeDocument/2006/relationships/image" Target="../media/image3.png"/></Relationships>
</file>

<file path=word/drawings/_rels/drawing3.xml.rels><?xml version="1.0" encoding="UTF-8" standalone="yes"?>
<Relationships xmlns="http://schemas.openxmlformats.org/package/2006/relationships"><Relationship Id="rId3" Type="http://schemas.openxmlformats.org/officeDocument/2006/relationships/image" Target="../media/image7.png"/><Relationship Id="rId2" Type="http://schemas.openxmlformats.org/officeDocument/2006/relationships/image" Target="../media/image6.png"/><Relationship Id="rId1" Type="http://schemas.openxmlformats.org/officeDocument/2006/relationships/image" Target="../media/image3.png"/></Relationships>
</file>

<file path=word/drawings/_rels/drawing4.xml.rels><?xml version="1.0" encoding="UTF-8" standalone="yes"?>
<Relationships xmlns="http://schemas.openxmlformats.org/package/2006/relationships"><Relationship Id="rId3" Type="http://schemas.openxmlformats.org/officeDocument/2006/relationships/image" Target="../media/image7.png"/><Relationship Id="rId2" Type="http://schemas.openxmlformats.org/officeDocument/2006/relationships/image" Target="../media/image6.png"/><Relationship Id="rId1" Type="http://schemas.openxmlformats.org/officeDocument/2006/relationships/image" Target="../media/image3.png"/></Relationships>
</file>

<file path=word/drawings/_rels/drawing6.xml.rels><?xml version="1.0" encoding="UTF-8" standalone="yes"?>
<Relationships xmlns="http://schemas.openxmlformats.org/package/2006/relationships"><Relationship Id="rId2" Type="http://schemas.openxmlformats.org/officeDocument/2006/relationships/image" Target="../media/image9.png"/><Relationship Id="rId1" Type="http://schemas.openxmlformats.org/officeDocument/2006/relationships/image" Target="../media/image8.png"/></Relationships>
</file>

<file path=word/drawings/_rels/drawing7.xml.rels><?xml version="1.0" encoding="UTF-8" standalone="yes"?>
<Relationships xmlns="http://schemas.openxmlformats.org/package/2006/relationships"><Relationship Id="rId3" Type="http://schemas.openxmlformats.org/officeDocument/2006/relationships/image" Target="../media/image5.png"/><Relationship Id="rId2" Type="http://schemas.openxmlformats.org/officeDocument/2006/relationships/image" Target="../media/image10.png"/><Relationship Id="rId1" Type="http://schemas.openxmlformats.org/officeDocument/2006/relationships/image" Target="../media/image3.png"/></Relationships>
</file>

<file path=word/drawings/_rels/drawing8.xml.rels><?xml version="1.0" encoding="UTF-8" standalone="yes"?>
<Relationships xmlns="http://schemas.openxmlformats.org/package/2006/relationships"><Relationship Id="rId3" Type="http://schemas.openxmlformats.org/officeDocument/2006/relationships/image" Target="../media/image5.png"/><Relationship Id="rId2" Type="http://schemas.openxmlformats.org/officeDocument/2006/relationships/image" Target="../media/image10.png"/><Relationship Id="rId1" Type="http://schemas.openxmlformats.org/officeDocument/2006/relationships/image" Target="../media/image3.png"/></Relationships>
</file>

<file path=word/drawings/_rels/drawing9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0.58105</cdr:x>
      <cdr:y>0.51134</cdr:y>
    </cdr:from>
    <cdr:to>
      <cdr:x>0.84189</cdr:x>
      <cdr:y>0.78531</cdr:y>
    </cdr:to>
    <cdr:sp macro="" textlink="">
      <cdr:nvSpPr>
        <cdr:cNvPr id="11" name="Скругленная прямоугольная выноска 10"/>
        <cdr:cNvSpPr/>
      </cdr:nvSpPr>
      <cdr:spPr>
        <a:xfrm xmlns:a="http://schemas.openxmlformats.org/drawingml/2006/main" rot="16200000">
          <a:off x="3800704" y="1057502"/>
          <a:ext cx="771154" cy="1534764"/>
        </a:xfrm>
        <a:prstGeom xmlns:a="http://schemas.openxmlformats.org/drawingml/2006/main" prst="wedgeRoundRectCallout">
          <a:avLst>
            <a:gd name="adj1" fmla="val -20092"/>
            <a:gd name="adj2" fmla="val -83236"/>
            <a:gd name="adj3" fmla="val 16667"/>
          </a:avLst>
        </a:prstGeom>
        <a:solidFill xmlns:a="http://schemas.openxmlformats.org/drawingml/2006/main">
          <a:schemeClr val="bg1"/>
        </a:solidFill>
        <a:ln xmlns:a="http://schemas.openxmlformats.org/drawingml/2006/main">
          <a:solidFill>
            <a:schemeClr val="tx1"/>
          </a:solidFill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="vert" anchor="ctr" anchorCtr="0"/>
        <a:lstStyle xmlns:a="http://schemas.openxmlformats.org/drawingml/2006/main"/>
        <a:p xmlns:a="http://schemas.openxmlformats.org/drawingml/2006/main">
          <a:pPr marL="0" marR="0" indent="0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800">
              <a:solidFill>
                <a:schemeClr val="tx1"/>
              </a:solidFill>
              <a:latin typeface="+mn-lt"/>
            </a:rPr>
            <a:t>К варианту «Иное» относятся:</a:t>
          </a:r>
        </a:p>
        <a:p xmlns:a="http://schemas.openxmlformats.org/drawingml/2006/main">
          <a:pPr marL="0" marR="0" indent="0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800">
              <a:solidFill>
                <a:schemeClr val="tx1"/>
              </a:solidFill>
              <a:latin typeface="+mn-lt"/>
            </a:rPr>
            <a:t>- Государственный пенсионный фонд </a:t>
          </a:r>
          <a:r>
            <a:rPr lang="ru-RU" sz="800" baseline="0">
              <a:solidFill>
                <a:schemeClr val="tx1"/>
              </a:solidFill>
              <a:latin typeface="+mn-lt"/>
            </a:rPr>
            <a:t> России</a:t>
          </a:r>
          <a:endParaRPr lang="ru-RU" sz="800">
            <a:solidFill>
              <a:schemeClr val="tx1"/>
            </a:solidFill>
            <a:latin typeface="+mn-lt"/>
          </a:endParaRPr>
        </a:p>
        <a:p xmlns:a="http://schemas.openxmlformats.org/drawingml/2006/main">
          <a:pPr marL="0" marR="0" indent="0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800">
              <a:solidFill>
                <a:schemeClr val="tx1"/>
              </a:solidFill>
              <a:latin typeface="+mn-lt"/>
            </a:rPr>
            <a:t>- Почтовые</a:t>
          </a:r>
          <a:r>
            <a:rPr lang="ru-RU" sz="800" baseline="0">
              <a:solidFill>
                <a:schemeClr val="tx1"/>
              </a:solidFill>
              <a:latin typeface="+mn-lt"/>
            </a:rPr>
            <a:t> отделения</a:t>
          </a:r>
          <a:endParaRPr lang="ru-RU" sz="800">
            <a:solidFill>
              <a:schemeClr val="tx1"/>
            </a:solidFill>
            <a:latin typeface="+mn-lt"/>
          </a:endParaRP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0.00017</cdr:x>
      <cdr:y>0.48652</cdr:y>
    </cdr:from>
    <cdr:to>
      <cdr:x>1</cdr:x>
      <cdr:y>0.4962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 flipV="1">
          <a:off x="80512" y="4281920"/>
          <a:ext cx="5877831" cy="85195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0.13149</cdr:x>
      <cdr:y>0.93753</cdr:y>
    </cdr:from>
    <cdr:to>
      <cdr:x>0.31916</cdr:x>
      <cdr:y>0.96353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773000" y="8251304"/>
          <a:ext cx="1103280" cy="228829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0.1054</cdr:x>
      <cdr:y>0.05525</cdr:y>
    </cdr:from>
    <cdr:to>
      <cdr:x>0.31445</cdr:x>
      <cdr:y>0.3408</cdr:y>
    </cdr:to>
    <cdr:sp macro="" textlink="">
      <cdr:nvSpPr>
        <cdr:cNvPr id="5" name="Прямоугольник 4"/>
        <cdr:cNvSpPr/>
      </cdr:nvSpPr>
      <cdr:spPr>
        <a:xfrm xmlns:a="http://schemas.openxmlformats.org/drawingml/2006/main">
          <a:off x="619629" y="486273"/>
          <a:ext cx="1228969" cy="251315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28575">
          <a:solidFill>
            <a:srgbClr val="78973B"/>
          </a:solidFill>
          <a:prstDash val="sysDash"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0.11672</cdr:x>
      <cdr:y>0.90344</cdr:y>
    </cdr:from>
    <cdr:to>
      <cdr:x>0.30853</cdr:x>
      <cdr:y>0.93036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685801" y="7736134"/>
          <a:ext cx="1127016" cy="230515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0.04018</cdr:x>
      <cdr:y>0.67649</cdr:y>
    </cdr:from>
    <cdr:to>
      <cdr:x>1</cdr:x>
      <cdr:y>0.68578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 flipV="1">
          <a:off x="236084" y="5792758"/>
          <a:ext cx="5639571" cy="79550"/>
        </a:xfrm>
        <a:prstGeom xmlns:a="http://schemas.openxmlformats.org/drawingml/2006/main" prst="rect">
          <a:avLst/>
        </a:prstGeom>
      </cdr:spPr>
    </cdr:pic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0.07959</cdr:x>
      <cdr:y>0.19671</cdr:y>
    </cdr:from>
    <cdr:to>
      <cdr:x>0.9998</cdr:x>
      <cdr:y>0.20004</cdr:y>
    </cdr:to>
    <cdr:cxnSp macro="">
      <cdr:nvCxnSpPr>
        <cdr:cNvPr id="2" name="Прямая соединительная линия 1"/>
        <cdr:cNvCxnSpPr/>
      </cdr:nvCxnSpPr>
      <cdr:spPr>
        <a:xfrm xmlns:a="http://schemas.openxmlformats.org/drawingml/2006/main" flipV="1">
          <a:off x="515632" y="1387581"/>
          <a:ext cx="5961368" cy="23490"/>
        </a:xfrm>
        <a:prstGeom xmlns:a="http://schemas.openxmlformats.org/drawingml/2006/main" prst="line">
          <a:avLst/>
        </a:prstGeom>
        <a:ln xmlns:a="http://schemas.openxmlformats.org/drawingml/2006/main" w="28575">
          <a:solidFill>
            <a:srgbClr val="FF0000"/>
          </a:solidFill>
          <a:prstDash val="sysDash"/>
        </a:ln>
      </cdr:spPr>
      <cdr:style>
        <a:lnRef xmlns:a="http://schemas.openxmlformats.org/drawingml/2006/main" idx="3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2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0.13748</cdr:x>
      <cdr:y>0.87608</cdr:y>
    </cdr:from>
    <cdr:to>
      <cdr:x>0.306</cdr:x>
      <cdr:y>0.95459</cdr:y>
    </cdr:to>
    <cdr:sp macro="" textlink="">
      <cdr:nvSpPr>
        <cdr:cNvPr id="3" name="Прямоугольник 2"/>
        <cdr:cNvSpPr/>
      </cdr:nvSpPr>
      <cdr:spPr>
        <a:xfrm xmlns:a="http://schemas.openxmlformats.org/drawingml/2006/main">
          <a:off x="890633" y="6179820"/>
          <a:ext cx="1091718" cy="5538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28575">
          <a:solidFill>
            <a:srgbClr val="B73B61"/>
          </a:solidFill>
          <a:prstDash val="sysDash"/>
        </a:ln>
      </cdr:spPr>
      <cdr:style>
        <a:lnRef xmlns:a="http://schemas.openxmlformats.org/drawingml/2006/main" idx="2">
          <a:schemeClr val="dk1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dk1"/>
        </a:fontRef>
      </cdr:style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</cdr:x>
      <cdr:y>0.08733</cdr:y>
    </cdr:from>
    <cdr:to>
      <cdr:x>0.92021</cdr:x>
      <cdr:y>0.09066</cdr:y>
    </cdr:to>
    <cdr:cxnSp macro="">
      <cdr:nvCxnSpPr>
        <cdr:cNvPr id="2" name="Прямая соединительная линия 1"/>
        <cdr:cNvCxnSpPr/>
      </cdr:nvCxnSpPr>
      <cdr:spPr>
        <a:xfrm xmlns:a="http://schemas.openxmlformats.org/drawingml/2006/main" flipV="1">
          <a:off x="0" y="756955"/>
          <a:ext cx="5960200" cy="28863"/>
        </a:xfrm>
        <a:prstGeom xmlns:a="http://schemas.openxmlformats.org/drawingml/2006/main" prst="line">
          <a:avLst/>
        </a:prstGeom>
        <a:ln xmlns:a="http://schemas.openxmlformats.org/drawingml/2006/main" w="28575">
          <a:solidFill>
            <a:srgbClr val="FF0000"/>
          </a:solidFill>
          <a:prstDash val="sysDash"/>
        </a:ln>
      </cdr:spPr>
      <cdr:style>
        <a:lnRef xmlns:a="http://schemas.openxmlformats.org/drawingml/2006/main" idx="3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2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0.10439</cdr:x>
      <cdr:y>0.84939</cdr:y>
    </cdr:from>
    <cdr:to>
      <cdr:x>0.29718</cdr:x>
      <cdr:y>0.95324</cdr:y>
    </cdr:to>
    <cdr:sp macro="" textlink="">
      <cdr:nvSpPr>
        <cdr:cNvPr id="3" name="Прямоугольник 2"/>
        <cdr:cNvSpPr/>
      </cdr:nvSpPr>
      <cdr:spPr>
        <a:xfrm xmlns:a="http://schemas.openxmlformats.org/drawingml/2006/main">
          <a:off x="676275" y="5991224"/>
          <a:ext cx="1248926" cy="7325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28575">
          <a:solidFill>
            <a:srgbClr val="B73B61"/>
          </a:solidFill>
          <a:prstDash val="sysDash"/>
        </a:ln>
      </cdr:spPr>
      <cdr:style>
        <a:lnRef xmlns:a="http://schemas.openxmlformats.org/drawingml/2006/main" idx="2">
          <a:schemeClr val="dk1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dk1"/>
        </a:fontRef>
      </cdr:style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0.02794</cdr:x>
      <cdr:y>0.1427</cdr:y>
    </cdr:from>
    <cdr:to>
      <cdr:x>0.94815</cdr:x>
      <cdr:y>0.14603</cdr:y>
    </cdr:to>
    <cdr:cxnSp macro="">
      <cdr:nvCxnSpPr>
        <cdr:cNvPr id="2" name="Прямая соединительная линия 1"/>
        <cdr:cNvCxnSpPr/>
      </cdr:nvCxnSpPr>
      <cdr:spPr>
        <a:xfrm xmlns:a="http://schemas.openxmlformats.org/drawingml/2006/main" flipV="1">
          <a:off x="180975" y="1006514"/>
          <a:ext cx="5961369" cy="23489"/>
        </a:xfrm>
        <a:prstGeom xmlns:a="http://schemas.openxmlformats.org/drawingml/2006/main" prst="line">
          <a:avLst/>
        </a:prstGeom>
        <a:ln xmlns:a="http://schemas.openxmlformats.org/drawingml/2006/main" w="28575">
          <a:solidFill>
            <a:srgbClr val="FF0000"/>
          </a:solidFill>
          <a:prstDash val="sysDash"/>
        </a:ln>
      </cdr:spPr>
      <cdr:style>
        <a:lnRef xmlns:a="http://schemas.openxmlformats.org/drawingml/2006/main" idx="3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2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0.12968</cdr:x>
      <cdr:y>0.79767</cdr:y>
    </cdr:from>
    <cdr:to>
      <cdr:x>0.30777</cdr:x>
      <cdr:y>0.95149</cdr:y>
    </cdr:to>
    <cdr:sp macro="" textlink="">
      <cdr:nvSpPr>
        <cdr:cNvPr id="3" name="Прямоугольник 2"/>
        <cdr:cNvSpPr/>
      </cdr:nvSpPr>
      <cdr:spPr>
        <a:xfrm xmlns:a="http://schemas.openxmlformats.org/drawingml/2006/main">
          <a:off x="839926" y="6952005"/>
          <a:ext cx="1153489" cy="134059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28575">
          <a:solidFill>
            <a:srgbClr val="B73B61"/>
          </a:solidFill>
          <a:prstDash val="sysDash"/>
        </a:ln>
      </cdr:spPr>
      <cdr:style>
        <a:lnRef xmlns:a="http://schemas.openxmlformats.org/drawingml/2006/main" idx="2">
          <a:schemeClr val="dk1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dk1"/>
        </a:fontRef>
      </cdr:style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0.11587</cdr:x>
      <cdr:y>0.4095</cdr:y>
    </cdr:from>
    <cdr:to>
      <cdr:x>0.95663</cdr:x>
      <cdr:y>0.41808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750631" y="2888452"/>
          <a:ext cx="5446671" cy="60520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0.12765</cdr:x>
      <cdr:y>0.0496</cdr:y>
    </cdr:from>
    <cdr:to>
      <cdr:x>0.31917</cdr:x>
      <cdr:y>0.15668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826935" y="349857"/>
          <a:ext cx="1240759" cy="755373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0.13624</cdr:x>
      <cdr:y>0.93221</cdr:y>
    </cdr:from>
    <cdr:to>
      <cdr:x>0.31706</cdr:x>
      <cdr:y>0.96596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3"/>
        <a:stretch xmlns:a="http://schemas.openxmlformats.org/drawingml/2006/main">
          <a:fillRect/>
        </a:stretch>
      </cdr:blipFill>
      <cdr:spPr>
        <a:xfrm xmlns:a="http://schemas.openxmlformats.org/drawingml/2006/main">
          <a:off x="882596" y="6575730"/>
          <a:ext cx="1171429" cy="238095"/>
        </a:xfrm>
        <a:prstGeom xmlns:a="http://schemas.openxmlformats.org/drawingml/2006/main" prst="rect">
          <a:avLst/>
        </a:prstGeom>
      </cdr:spPr>
    </cdr:pic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0.12764</cdr:x>
      <cdr:y>0.2277</cdr:y>
    </cdr:from>
    <cdr:to>
      <cdr:x>0.9684</cdr:x>
      <cdr:y>0.23628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826914" y="1606176"/>
          <a:ext cx="5446671" cy="60522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0.14238</cdr:x>
      <cdr:y>0.0485</cdr:y>
    </cdr:from>
    <cdr:to>
      <cdr:x>0.32173</cdr:x>
      <cdr:y>0.08123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862524" y="326117"/>
          <a:ext cx="1086484" cy="220098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0.12397</cdr:x>
      <cdr:y>0.64815</cdr:y>
    </cdr:from>
    <cdr:to>
      <cdr:x>0.31421</cdr:x>
      <cdr:y>0.96697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3"/>
        <a:stretch xmlns:a="http://schemas.openxmlformats.org/drawingml/2006/main">
          <a:fillRect/>
        </a:stretch>
      </cdr:blipFill>
      <cdr:spPr>
        <a:xfrm xmlns:a="http://schemas.openxmlformats.org/drawingml/2006/main">
          <a:off x="803082" y="4572000"/>
          <a:ext cx="1232452" cy="2248951"/>
        </a:xfrm>
        <a:prstGeom xmlns:a="http://schemas.openxmlformats.org/drawingml/2006/main" prst="rect">
          <a:avLst/>
        </a:prstGeom>
      </cdr:spPr>
    </cdr:pic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0.14493</cdr:x>
      <cdr:y>0.15104</cdr:y>
    </cdr:from>
    <cdr:to>
      <cdr:x>0.98569</cdr:x>
      <cdr:y>0.15962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878116" y="1047214"/>
          <a:ext cx="5094075" cy="59490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0.14238</cdr:x>
      <cdr:y>0.04283</cdr:y>
    </cdr:from>
    <cdr:to>
      <cdr:x>0.32173</cdr:x>
      <cdr:y>0.08221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922351" y="302149"/>
          <a:ext cx="1161905" cy="277764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0.11611</cdr:x>
      <cdr:y>0.67595</cdr:y>
    </cdr:from>
    <cdr:to>
      <cdr:x>0.30635</cdr:x>
      <cdr:y>0.9656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3"/>
        <a:stretch xmlns:a="http://schemas.openxmlformats.org/drawingml/2006/main">
          <a:fillRect/>
        </a:stretch>
      </cdr:blipFill>
      <cdr:spPr>
        <a:xfrm xmlns:a="http://schemas.openxmlformats.org/drawingml/2006/main">
          <a:off x="703452" y="4686300"/>
          <a:ext cx="1152575" cy="2008110"/>
        </a:xfrm>
        <a:prstGeom xmlns:a="http://schemas.openxmlformats.org/drawingml/2006/main" prst="rect">
          <a:avLst/>
        </a:prstGeom>
      </cdr:spPr>
    </cdr:pic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0.60127</cdr:x>
      <cdr:y>0.69193</cdr:y>
    </cdr:from>
    <cdr:to>
      <cdr:x>0.82463</cdr:x>
      <cdr:y>0.86554</cdr:y>
    </cdr:to>
    <cdr:sp macro="" textlink="">
      <cdr:nvSpPr>
        <cdr:cNvPr id="2" name="Скругленная прямоугольная выноска 1"/>
        <cdr:cNvSpPr/>
      </cdr:nvSpPr>
      <cdr:spPr>
        <a:xfrm xmlns:a="http://schemas.openxmlformats.org/drawingml/2006/main" rot="16200000">
          <a:off x="4090948" y="1777117"/>
          <a:ext cx="548640" cy="1367623"/>
        </a:xfrm>
        <a:prstGeom xmlns:a="http://schemas.openxmlformats.org/drawingml/2006/main" prst="wedgeRoundRectCallout">
          <a:avLst>
            <a:gd name="adj1" fmla="val -20092"/>
            <a:gd name="adj2" fmla="val -83236"/>
            <a:gd name="adj3" fmla="val 16667"/>
          </a:avLst>
        </a:prstGeom>
        <a:solidFill xmlns:a="http://schemas.openxmlformats.org/drawingml/2006/main">
          <a:sysClr val="window" lastClr="FFFFFF"/>
        </a:solidFill>
        <a:ln xmlns:a="http://schemas.openxmlformats.org/drawingml/2006/main" w="12700" cap="flat" cmpd="sng" algn="ctr">
          <a:solidFill>
            <a:sysClr val="windowText" lastClr="000000"/>
          </a:solidFill>
          <a:prstDash val="solid"/>
          <a:miter lim="800000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="vert" anchor="ctr" anchorCtr="0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times new roman"/>
            </a:defRPr>
          </a:lvl1pPr>
          <a:lvl2pPr marL="457200" indent="0">
            <a:defRPr sz="1100">
              <a:solidFill>
                <a:sysClr val="window" lastClr="FFFFFF"/>
              </a:solidFill>
              <a:latin typeface="times new roman"/>
            </a:defRPr>
          </a:lvl2pPr>
          <a:lvl3pPr marL="914400" indent="0">
            <a:defRPr sz="1100">
              <a:solidFill>
                <a:sysClr val="window" lastClr="FFFFFF"/>
              </a:solidFill>
              <a:latin typeface="times new roman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times new roman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times new roman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times new roman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times new roman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times new roman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times new roman"/>
            </a:defRPr>
          </a:lvl9pPr>
        </a:lstStyle>
        <a:p xmlns:a="http://schemas.openxmlformats.org/drawingml/2006/main">
          <a:pPr marL="0" marR="0" indent="0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800">
              <a:solidFill>
                <a:sysClr val="windowText" lastClr="000000"/>
              </a:solidFill>
              <a:latin typeface="times new roman"/>
            </a:rPr>
            <a:t>К варианту «Другое» относятся:</a:t>
          </a:r>
        </a:p>
        <a:p xmlns:a="http://schemas.openxmlformats.org/drawingml/2006/main">
          <a:pPr marL="0" marR="0" indent="0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800">
              <a:solidFill>
                <a:sysClr val="windowText" lastClr="000000"/>
              </a:solidFill>
              <a:latin typeface="times new roman"/>
            </a:rPr>
            <a:t>- </a:t>
          </a:r>
          <a:r>
            <a:rPr lang="ru-RU" sz="800" baseline="0">
              <a:solidFill>
                <a:sysClr val="windowText" lastClr="000000"/>
              </a:solidFill>
              <a:latin typeface="times new roman"/>
            </a:rPr>
            <a:t> Режим работы отделений</a:t>
          </a:r>
          <a:endParaRPr lang="ru-RU" sz="800">
            <a:solidFill>
              <a:sysClr val="windowText" lastClr="000000"/>
            </a:solidFill>
            <a:latin typeface="times new roman"/>
          </a:endParaRP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0.01036</cdr:x>
      <cdr:y>0.17891</cdr:y>
    </cdr:from>
    <cdr:to>
      <cdr:x>0.99083</cdr:x>
      <cdr:y>0.18891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63328" y="1172422"/>
          <a:ext cx="5995623" cy="65532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0.11174</cdr:x>
      <cdr:y>0.91047</cdr:y>
    </cdr:from>
    <cdr:to>
      <cdr:x>0.31071</cdr:x>
      <cdr:y>0.96574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683296" y="5966460"/>
          <a:ext cx="1216711" cy="362227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0.11829</cdr:x>
      <cdr:y>0.05116</cdr:y>
    </cdr:from>
    <cdr:to>
      <cdr:x>0.3113</cdr:x>
      <cdr:y>0.17907</cdr:y>
    </cdr:to>
    <cdr:sp macro="" textlink="">
      <cdr:nvSpPr>
        <cdr:cNvPr id="5" name="Прямоугольник 4"/>
        <cdr:cNvSpPr/>
      </cdr:nvSpPr>
      <cdr:spPr>
        <a:xfrm xmlns:a="http://schemas.openxmlformats.org/drawingml/2006/main">
          <a:off x="723349" y="335280"/>
          <a:ext cx="1180266" cy="8382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28575">
          <a:solidFill>
            <a:srgbClr val="78973B"/>
          </a:solidFill>
          <a:prstDash val="sysDash"/>
        </a:ln>
      </cdr:spPr>
      <cdr:style>
        <a:lnRef xmlns:a="http://schemas.openxmlformats.org/drawingml/2006/main" idx="2">
          <a:schemeClr val="accent1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0.01953</cdr:x>
      <cdr:y>0.77445</cdr:y>
    </cdr:from>
    <cdr:to>
      <cdr:x>1</cdr:x>
      <cdr:y>0.78446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122504" y="5160395"/>
          <a:ext cx="6000000" cy="66667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0.12214</cdr:x>
      <cdr:y>0.04535</cdr:y>
    </cdr:from>
    <cdr:to>
      <cdr:x>0.32224</cdr:x>
      <cdr:y>0.26253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747423" y="302151"/>
          <a:ext cx="1224500" cy="144713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0.12993</cdr:x>
      <cdr:y>0.93432</cdr:y>
    </cdr:from>
    <cdr:to>
      <cdr:x>0.31818</cdr:x>
      <cdr:y>0.96711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3"/>
        <a:stretch xmlns:a="http://schemas.openxmlformats.org/drawingml/2006/main">
          <a:fillRect/>
        </a:stretch>
      </cdr:blipFill>
      <cdr:spPr>
        <a:xfrm xmlns:a="http://schemas.openxmlformats.org/drawingml/2006/main">
          <a:off x="795487" y="8216523"/>
          <a:ext cx="1152584" cy="288391"/>
        </a:xfrm>
        <a:prstGeom xmlns:a="http://schemas.openxmlformats.org/drawingml/2006/main" prst="rect">
          <a:avLst/>
        </a:prstGeom>
      </cdr:spPr>
    </cdr:pic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0.01953</cdr:x>
      <cdr:y>0.72463</cdr:y>
    </cdr:from>
    <cdr:to>
      <cdr:x>1</cdr:x>
      <cdr:y>0.73464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119563" y="6372452"/>
          <a:ext cx="6002472" cy="88029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0.1128</cdr:x>
      <cdr:y>0.04752</cdr:y>
    </cdr:from>
    <cdr:to>
      <cdr:x>0.3129</cdr:x>
      <cdr:y>0.12997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690595" y="417863"/>
          <a:ext cx="1225020" cy="725137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0.12993</cdr:x>
      <cdr:y>0.93432</cdr:y>
    </cdr:from>
    <cdr:to>
      <cdr:x>0.31818</cdr:x>
      <cdr:y>0.96711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3"/>
        <a:stretch xmlns:a="http://schemas.openxmlformats.org/drawingml/2006/main">
          <a:fillRect/>
        </a:stretch>
      </cdr:blipFill>
      <cdr:spPr>
        <a:xfrm xmlns:a="http://schemas.openxmlformats.org/drawingml/2006/main">
          <a:off x="795487" y="8216523"/>
          <a:ext cx="1152584" cy="288391"/>
        </a:xfrm>
        <a:prstGeom xmlns:a="http://schemas.openxmlformats.org/drawingml/2006/main" prst="rect">
          <a:avLst/>
        </a:prstGeom>
      </cdr:spPr>
    </cdr:pic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0.11914</cdr:x>
      <cdr:y>0.9356</cdr:y>
    </cdr:from>
    <cdr:to>
      <cdr:x>0.3203</cdr:x>
      <cdr:y>0.96119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738079" y="7221929"/>
          <a:ext cx="1246198" cy="197531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0.11516</cdr:x>
      <cdr:y>0.06499</cdr:y>
    </cdr:from>
    <cdr:to>
      <cdr:x>0.3135</cdr:x>
      <cdr:y>0.27147</cdr:y>
    </cdr:to>
    <cdr:sp macro="" textlink="">
      <cdr:nvSpPr>
        <cdr:cNvPr id="5" name="Прямоугольник 4"/>
        <cdr:cNvSpPr/>
      </cdr:nvSpPr>
      <cdr:spPr>
        <a:xfrm xmlns:a="http://schemas.openxmlformats.org/drawingml/2006/main">
          <a:off x="713423" y="501662"/>
          <a:ext cx="1228728" cy="15938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28575">
          <a:solidFill>
            <a:srgbClr val="78973B"/>
          </a:solidFill>
          <a:prstDash val="sysDash"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0.14426</cdr:x>
      <cdr:y>0.54945</cdr:y>
    </cdr:from>
    <cdr:to>
      <cdr:x>0.97631</cdr:x>
      <cdr:y>0.55052</cdr:y>
    </cdr:to>
    <cdr:cxnSp macro="">
      <cdr:nvCxnSpPr>
        <cdr:cNvPr id="8" name="Прямая соединительная линия 7"/>
        <cdr:cNvCxnSpPr/>
      </cdr:nvCxnSpPr>
      <cdr:spPr>
        <a:xfrm xmlns:a="http://schemas.openxmlformats.org/drawingml/2006/main" flipV="1">
          <a:off x="893699" y="4241240"/>
          <a:ext cx="5154600" cy="8260"/>
        </a:xfrm>
        <a:prstGeom xmlns:a="http://schemas.openxmlformats.org/drawingml/2006/main" prst="line">
          <a:avLst/>
        </a:prstGeom>
        <a:ln xmlns:a="http://schemas.openxmlformats.org/drawingml/2006/main" w="28575">
          <a:solidFill>
            <a:srgbClr val="FF0000"/>
          </a:solidFill>
          <a:prstDash val="sysDash"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</c:userShapes>
</file>

<file path=word/theme/theme1.xml><?xml version="1.0" encoding="utf-8"?>
<a:theme xmlns:a="http://schemas.openxmlformats.org/drawingml/2006/main" name="Тема Office">
  <a:themeElements>
    <a:clrScheme name="Sis_Corporation">
      <a:dk1>
        <a:sysClr val="windowText" lastClr="000000"/>
      </a:dk1>
      <a:lt1>
        <a:sysClr val="window" lastClr="FFFFFF"/>
      </a:lt1>
      <a:dk2>
        <a:srgbClr val="7C3776"/>
      </a:dk2>
      <a:lt2>
        <a:srgbClr val="AEABAB"/>
      </a:lt2>
      <a:accent1>
        <a:srgbClr val="7C3776"/>
      </a:accent1>
      <a:accent2>
        <a:srgbClr val="C9A7D1"/>
      </a:accent2>
      <a:accent3>
        <a:srgbClr val="B73B61"/>
      </a:accent3>
      <a:accent4>
        <a:srgbClr val="BFBB17"/>
      </a:accent4>
      <a:accent5>
        <a:srgbClr val="78973B"/>
      </a:accent5>
      <a:accent6>
        <a:srgbClr val="7665AB"/>
      </a:accent6>
      <a:hlink>
        <a:srgbClr val="0563C1"/>
      </a:hlink>
      <a:folHlink>
        <a:srgbClr val="954F72"/>
      </a:folHlink>
    </a:clrScheme>
    <a:fontScheme name="Sis_Times NR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0.xml><?xml version="1.0" encoding="utf-8"?>
<a:themeOverride xmlns:a="http://schemas.openxmlformats.org/drawingml/2006/main">
  <a:clrScheme name="Sis_Corporation">
    <a:dk1>
      <a:sysClr val="windowText" lastClr="000000"/>
    </a:dk1>
    <a:lt1>
      <a:sysClr val="window" lastClr="FFFFFF"/>
    </a:lt1>
    <a:dk2>
      <a:srgbClr val="7C3776"/>
    </a:dk2>
    <a:lt2>
      <a:srgbClr val="AEABAB"/>
    </a:lt2>
    <a:accent1>
      <a:srgbClr val="7C3776"/>
    </a:accent1>
    <a:accent2>
      <a:srgbClr val="C9A7D1"/>
    </a:accent2>
    <a:accent3>
      <a:srgbClr val="B73B61"/>
    </a:accent3>
    <a:accent4>
      <a:srgbClr val="BFBB17"/>
    </a:accent4>
    <a:accent5>
      <a:srgbClr val="78973B"/>
    </a:accent5>
    <a:accent6>
      <a:srgbClr val="7665AB"/>
    </a:accent6>
    <a:hlink>
      <a:srgbClr val="0563C1"/>
    </a:hlink>
    <a:folHlink>
      <a:srgbClr val="954F72"/>
    </a:folHlink>
  </a:clrScheme>
  <a:fontScheme name="Sis_Times NR">
    <a:majorFont>
      <a:latin typeface="times new roman"/>
      <a:ea typeface=""/>
      <a:cs typeface=""/>
    </a:majorFont>
    <a:minorFont>
      <a:latin typeface="times new roman"/>
      <a:ea typeface=""/>
      <a:cs typeface="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1.xml><?xml version="1.0" encoding="utf-8"?>
<a:themeOverride xmlns:a="http://schemas.openxmlformats.org/drawingml/2006/main">
  <a:clrScheme name="Sis_Corporation">
    <a:dk1>
      <a:sysClr val="windowText" lastClr="000000"/>
    </a:dk1>
    <a:lt1>
      <a:sysClr val="window" lastClr="FFFFFF"/>
    </a:lt1>
    <a:dk2>
      <a:srgbClr val="7C3776"/>
    </a:dk2>
    <a:lt2>
      <a:srgbClr val="AEABAB"/>
    </a:lt2>
    <a:accent1>
      <a:srgbClr val="6E3975"/>
    </a:accent1>
    <a:accent2>
      <a:srgbClr val="C9A7D1"/>
    </a:accent2>
    <a:accent3>
      <a:srgbClr val="A84A6C"/>
    </a:accent3>
    <a:accent4>
      <a:srgbClr val="BDB515"/>
    </a:accent4>
    <a:accent5>
      <a:srgbClr val="768753"/>
    </a:accent5>
    <a:accent6>
      <a:srgbClr val="665A91"/>
    </a:accent6>
    <a:hlink>
      <a:srgbClr val="0563C1"/>
    </a:hlink>
    <a:folHlink>
      <a:srgbClr val="954F72"/>
    </a:folHlink>
  </a:clrScheme>
  <a:fontScheme name="Sis_Corporation_1">
    <a:majorFont>
      <a:latin typeface="Arial Black"/>
      <a:ea typeface=""/>
      <a:cs typeface=""/>
    </a:majorFont>
    <a:minorFont>
      <a:latin typeface="Arial Narrow"/>
      <a:ea typeface=""/>
      <a:cs typeface="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2.xml><?xml version="1.0" encoding="utf-8"?>
<a:themeOverride xmlns:a="http://schemas.openxmlformats.org/drawingml/2006/main">
  <a:clrScheme name="Sis_Corporation">
    <a:dk1>
      <a:sysClr val="windowText" lastClr="000000"/>
    </a:dk1>
    <a:lt1>
      <a:sysClr val="window" lastClr="FFFFFF"/>
    </a:lt1>
    <a:dk2>
      <a:srgbClr val="7C3776"/>
    </a:dk2>
    <a:lt2>
      <a:srgbClr val="AEABAB"/>
    </a:lt2>
    <a:accent1>
      <a:srgbClr val="6E3975"/>
    </a:accent1>
    <a:accent2>
      <a:srgbClr val="C9A7D1"/>
    </a:accent2>
    <a:accent3>
      <a:srgbClr val="A84A6C"/>
    </a:accent3>
    <a:accent4>
      <a:srgbClr val="BDB515"/>
    </a:accent4>
    <a:accent5>
      <a:srgbClr val="768753"/>
    </a:accent5>
    <a:accent6>
      <a:srgbClr val="665A91"/>
    </a:accent6>
    <a:hlink>
      <a:srgbClr val="0563C1"/>
    </a:hlink>
    <a:folHlink>
      <a:srgbClr val="954F72"/>
    </a:folHlink>
  </a:clrScheme>
  <a:fontScheme name="Sis_Corporation_1">
    <a:majorFont>
      <a:latin typeface="Arial Black"/>
      <a:ea typeface=""/>
      <a:cs typeface=""/>
    </a:majorFont>
    <a:minorFont>
      <a:latin typeface="Arial Narrow"/>
      <a:ea typeface=""/>
      <a:cs typeface="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7.xml><?xml version="1.0" encoding="utf-8"?>
<a:themeOverride xmlns:a="http://schemas.openxmlformats.org/drawingml/2006/main">
  <a:clrScheme name="Sis_Corporation">
    <a:dk1>
      <a:sysClr val="windowText" lastClr="000000"/>
    </a:dk1>
    <a:lt1>
      <a:sysClr val="window" lastClr="FFFFFF"/>
    </a:lt1>
    <a:dk2>
      <a:srgbClr val="7C3776"/>
    </a:dk2>
    <a:lt2>
      <a:srgbClr val="AEABAB"/>
    </a:lt2>
    <a:accent1>
      <a:srgbClr val="6E3975"/>
    </a:accent1>
    <a:accent2>
      <a:srgbClr val="C9A7D1"/>
    </a:accent2>
    <a:accent3>
      <a:srgbClr val="A84A6C"/>
    </a:accent3>
    <a:accent4>
      <a:srgbClr val="BDB515"/>
    </a:accent4>
    <a:accent5>
      <a:srgbClr val="768753"/>
    </a:accent5>
    <a:accent6>
      <a:srgbClr val="665A91"/>
    </a:accent6>
    <a:hlink>
      <a:srgbClr val="0563C1"/>
    </a:hlink>
    <a:folHlink>
      <a:srgbClr val="954F72"/>
    </a:folHlink>
  </a:clrScheme>
  <a:fontScheme name="Sis_Corporation_1">
    <a:majorFont>
      <a:latin typeface="Arial Black"/>
      <a:ea typeface=""/>
      <a:cs typeface=""/>
    </a:majorFont>
    <a:minorFont>
      <a:latin typeface="Arial Narrow"/>
      <a:ea typeface=""/>
      <a:cs typeface="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8.xml><?xml version="1.0" encoding="utf-8"?>
<a:themeOverride xmlns:a="http://schemas.openxmlformats.org/drawingml/2006/main">
  <a:clrScheme name="Sis_Corporation">
    <a:dk1>
      <a:sysClr val="windowText" lastClr="000000"/>
    </a:dk1>
    <a:lt1>
      <a:sysClr val="window" lastClr="FFFFFF"/>
    </a:lt1>
    <a:dk2>
      <a:srgbClr val="7C3776"/>
    </a:dk2>
    <a:lt2>
      <a:srgbClr val="AEABAB"/>
    </a:lt2>
    <a:accent1>
      <a:srgbClr val="6E3975"/>
    </a:accent1>
    <a:accent2>
      <a:srgbClr val="C9A7D1"/>
    </a:accent2>
    <a:accent3>
      <a:srgbClr val="A84A6C"/>
    </a:accent3>
    <a:accent4>
      <a:srgbClr val="BDB515"/>
    </a:accent4>
    <a:accent5>
      <a:srgbClr val="768753"/>
    </a:accent5>
    <a:accent6>
      <a:srgbClr val="665A91"/>
    </a:accent6>
    <a:hlink>
      <a:srgbClr val="0563C1"/>
    </a:hlink>
    <a:folHlink>
      <a:srgbClr val="954F72"/>
    </a:folHlink>
  </a:clrScheme>
  <a:fontScheme name="Sis_Corporation_1">
    <a:majorFont>
      <a:latin typeface="Arial Black"/>
      <a:ea typeface=""/>
      <a:cs typeface=""/>
    </a:majorFont>
    <a:minorFont>
      <a:latin typeface="Arial Narrow"/>
      <a:ea typeface=""/>
      <a:cs typeface="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9.xml><?xml version="1.0" encoding="utf-8"?>
<a:themeOverride xmlns:a="http://schemas.openxmlformats.org/drawingml/2006/main">
  <a:clrScheme name="Sis_Corporation">
    <a:dk1>
      <a:sysClr val="windowText" lastClr="000000"/>
    </a:dk1>
    <a:lt1>
      <a:sysClr val="window" lastClr="FFFFFF"/>
    </a:lt1>
    <a:dk2>
      <a:srgbClr val="7C3776"/>
    </a:dk2>
    <a:lt2>
      <a:srgbClr val="AEABAB"/>
    </a:lt2>
    <a:accent1>
      <a:srgbClr val="6E3975"/>
    </a:accent1>
    <a:accent2>
      <a:srgbClr val="C9A7D1"/>
    </a:accent2>
    <a:accent3>
      <a:srgbClr val="A84A6C"/>
    </a:accent3>
    <a:accent4>
      <a:srgbClr val="BDB515"/>
    </a:accent4>
    <a:accent5>
      <a:srgbClr val="768753"/>
    </a:accent5>
    <a:accent6>
      <a:srgbClr val="665A91"/>
    </a:accent6>
    <a:hlink>
      <a:srgbClr val="0563C1"/>
    </a:hlink>
    <a:folHlink>
      <a:srgbClr val="954F72"/>
    </a:folHlink>
  </a:clrScheme>
  <a:fontScheme name="Sis_Corporation_1">
    <a:majorFont>
      <a:latin typeface="Arial Black"/>
      <a:ea typeface=""/>
      <a:cs typeface=""/>
    </a:majorFont>
    <a:minorFont>
      <a:latin typeface="Arial Narrow"/>
      <a:ea typeface=""/>
      <a:cs typeface="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B747F6-CF8D-4C72-AE35-5A6BF38B3E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Sis_Corp_shablon_3+</Template>
  <TotalTime>163</TotalTime>
  <Pages>52</Pages>
  <Words>11900</Words>
  <Characters>67835</Characters>
  <Application>Microsoft Office Word</Application>
  <DocSecurity>0</DocSecurity>
  <Lines>565</Lines>
  <Paragraphs>159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79576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Мария I</dc:creator>
  <cp:lastModifiedBy>SiSCorp</cp:lastModifiedBy>
  <cp:revision>13</cp:revision>
  <dcterms:created xsi:type="dcterms:W3CDTF">2019-11-14T07:34:00Z</dcterms:created>
  <dcterms:modified xsi:type="dcterms:W3CDTF">2019-11-26T06:49:00Z</dcterms:modified>
</cp:coreProperties>
</file>